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and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said to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said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said,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said,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said,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way,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Ham (youngest, Gen. 9:24b), and Japheth (eldest,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They will live 120 years.” {{field-off:Bible}}</w:t>
      </w:r>
    </w:p>
    <w:p w:rsidR="006C48C3" w:rsidRPr="003E1806" w:rsidRDefault="00E50994" w:rsidP="001618AF">
      <w:r>
        <w:t xml:space="preserve">[[@Bible:Gen 6:4 ]][[6:4 &gt;&gt; Gen 6:4]] {{field-on:Bible}}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to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and your sons, and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and the water deepened and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said to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his blood be shed,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and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and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and laid it upon both their shoulders, and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(shekinah)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the brother of Japheth the elder.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and from your relatives, and from your father’s household, to the land that I will show you.  {{field-off:Bible}}</w:t>
      </w:r>
    </w:p>
    <w:p w:rsidR="006C48C3" w:rsidRPr="003E1806" w:rsidRDefault="00E50994" w:rsidP="001618AF">
      <w:r>
        <w:t xml:space="preserve">[[@Bible:Gen 12:2 ]][[12:2 &gt;&gt; Gen 12:2]] {{field-on:Bible}}  I will make of you a great nation, and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said,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(child molestation, rape, fornication, adultery, bestiality, homosexuality, lesbianism, LGBTQ+, polyamory, pornography, foreign pagan lineage, incest, prostitution, etc.).  {{field-off:Bible}}</w:t>
      </w:r>
    </w:p>
    <w:p w:rsidR="006C48C3" w:rsidRPr="003E1806" w:rsidRDefault="00E50994" w:rsidP="001618AF">
      <w:r>
        <w:t xml:space="preserve">[[@Bible:Gen 13:14 ]][[13:14 &gt;&gt; Gen 13:14]] {{field-on:Bible}}  Yehowah said to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and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the Most High Almighty (El-Elyon).  {{field-off:Bible}}</w:t>
      </w:r>
    </w:p>
    <w:p w:rsidR="006C48C3" w:rsidRPr="003E1806" w:rsidRDefault="00E50994" w:rsidP="001618AF">
      <w:r>
        <w:t xml:space="preserve">[[@Bible:Gen 14:19 ]][[14:19 &gt;&gt; Gen 14:19]] {{field-on:Bible}}  He blessed him, “Blessed be Abram by the Most High Almighty, Creator of Heaven and earth.  {{field-off:Bible}}</w:t>
      </w:r>
    </w:p>
    <w:p w:rsidR="006C48C3" w:rsidRPr="003E1806" w:rsidRDefault="00E50994" w:rsidP="001618AF">
      <w:r>
        <w:t xml:space="preserve">[[@Bible:Gen 14:20 ]][[14:20 &gt;&gt; Gen 14:20]] {{field-on:Bible}}  Blessed be the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the Most High Almighty (El-Elyon), Creator of Heaven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number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the Almighty said to Abram, “Know for certain that your descendants will be foreigners in a land that is not theirs, and will be enslaved and oppressed for four hundred years.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shalom,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said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said,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said to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Mighty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and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become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and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saying to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asked,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(homosexuality, LGBTQ+, child molestation, fornication, adultery, bestiality, lesbianism, polyamory, pornography, foreign pagan lineage, rape, incest, prostitution, etc.).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said,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said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(incest, homosexuality, child molestation, rape, fornication, adultery, bestiality, lesbianism, LGBTQ+, polyamory, pornography, foreign pagan lineage, prostitution, etc.).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die.”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said,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and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hacksilver.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said,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replied, “These seven female lambs you will receive from my hand, so that it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said,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said, “Here I am, my son.” He asked, “See, here is the fire and the wood, but where is the lamb for the burnt offering?” {{field-off:Bible}}</w:t>
      </w:r>
    </w:p>
    <w:p w:rsidR="006C48C3" w:rsidRPr="003E1806" w:rsidRDefault="00E50994" w:rsidP="001618AF">
      <w:r>
        <w:t xml:space="preserve">[[@Bible:Gen 22:8 ]][[22:8 &gt;&gt; Gen 22:8]] {{field-on:Bible}}  Abraham said,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said,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(Yehowah-Yireh),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hacksilver,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hacksilver that he had spoken in the hearing of the sons of Heth, 400-weight hacksilver,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said to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and filled her pitcher, and came up.  {{field-off:Bible}}</w:t>
      </w:r>
    </w:p>
    <w:p w:rsidR="006C48C3" w:rsidRPr="003E1806" w:rsidRDefault="00E50994" w:rsidP="001618AF">
      <w:r>
        <w:t xml:space="preserve">[[@Bible:Gen 24:17 ]][[24:17 &gt;&gt; Gen 24:17]] {{field-on:Bible}}  Then the servant ran to meet her and said,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said to him, “I am the daughter of Bethuel son of Milcah, whom she bore to Nahor.” {{field-off:Bible}}</w:t>
      </w:r>
    </w:p>
    <w:p w:rsidR="006C48C3" w:rsidRPr="003E1806" w:rsidRDefault="00E50994" w:rsidP="001618AF">
      <w:r>
        <w:t xml:space="preserve">[[@Bible:Gen 24:25 ]][[24:25 &gt;&gt; Gen 24:25]] {{field-on:Bible}}  She also said to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said,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said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said to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said,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said, “We will call the young woman and ask her.” {{field-off:Bible}}</w:t>
      </w:r>
    </w:p>
    <w:p w:rsidR="006C48C3" w:rsidRPr="003E1806" w:rsidRDefault="00E50994" w:rsidP="001618AF">
      <w:r>
        <w:t xml:space="preserve">[[@Bible:Gen 24:58 ]][[24:58 &gt;&gt; Gen 24:58]] {{field-on:Bible}}  So they called Rebekah and asked her, “Will you go with this man?” She replied,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said,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said to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said to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said,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said to him, “Because I thought someone might kill me to get her.” {{field-off:Bible}}</w:t>
      </w:r>
    </w:p>
    <w:p w:rsidR="006C48C3" w:rsidRPr="003E1806" w:rsidRDefault="00E50994" w:rsidP="001618AF">
      <w:r>
        <w:t xml:space="preserve">[[@Bible:Gen 26:10 ]][[26:10 &gt;&gt; Gen 26:10]] {{field-on:Bible}}  Abimelech said,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put to death.”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said to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(Ruheibe; possibly modern Rehovot ba-Negev),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said,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said,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shalom.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shalom.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said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said to him, “My son, let any curse fall on me. Just obey my voice, and go, bring them to me.” {{field-off:Bible}}</w:t>
      </w:r>
    </w:p>
    <w:p w:rsidR="006C48C3" w:rsidRPr="003E1806" w:rsidRDefault="00E50994" w:rsidP="001618AF">
      <w:r>
        <w:t xml:space="preserve">[[@Bible:Gen 27:14 ]][[27:14 &gt;&gt; Gen 27:14]] {{field-on:Bible}}  So Jacob went and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said,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said,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replied,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said,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said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Mighty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said,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replied, “We are from Haran.” {{field-off:Bible}}</w:t>
      </w:r>
    </w:p>
    <w:p w:rsidR="006C48C3" w:rsidRPr="003E1806" w:rsidRDefault="00E50994" w:rsidP="001618AF">
      <w:r>
        <w:t xml:space="preserve">[[@Bible:Gen 29:5 ]][[29:5 &gt;&gt; Gen 29:5]] {{field-on:Bible}}  He asked them, “Do you know Laban, son of Nahor?” They said, “We know him.” {{field-off:Bible}}</w:t>
      </w:r>
    </w:p>
    <w:p w:rsidR="006C48C3" w:rsidRPr="003E1806" w:rsidRDefault="00E50994" w:rsidP="001618AF">
      <w:r>
        <w:t xml:space="preserve">[[@Bible:Gen 29:6 ]][[29:6 &gt;&gt; Gen 29:6]] {{field-on:Bible}}  He asked them, “Is he well?” They said, “He is well, and look there, Rachel his daughter is coming with the sheep.” {{field-off:Bible}}</w:t>
      </w:r>
    </w:p>
    <w:p w:rsidR="006C48C3" w:rsidRPr="003E1806" w:rsidRDefault="00E50994" w:rsidP="001618AF">
      <w:r>
        <w:t xml:space="preserve">[[@Bible:Gen 29:7 ]][[29:7 &gt;&gt; Gen 29:7]] {{field-on:Bible}}  Jacob said,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said,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said,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said,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said to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said,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said to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said,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said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said,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said,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and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and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not continue to live.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said to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Mahanaim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said,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said,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said,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said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say,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said,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said,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said,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said,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said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said, “Let me leave with you some of my men who are with me.” But Jacob said,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hacksilver.  {{field-off:Bible}}</w:t>
      </w:r>
    </w:p>
    <w:p w:rsidR="006C48C3" w:rsidRPr="003E1806" w:rsidRDefault="00E50994" w:rsidP="001618AF">
      <w:r>
        <w:t xml:space="preserve">[[@Bible:Gen 33:20 ]][[33:20 &gt;&gt; Gen 33:20]] {{field-on:Bible}}  There he set up an altar and called it El Elohe Israel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said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said to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El Bethel,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said to him, “I am the Mighty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pillar of stone.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said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said, “Look, I have dreamed another dream: The sun and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said to him, “I am ready.” {{field-off:Bible}}</w:t>
      </w:r>
    </w:p>
    <w:p w:rsidR="006C48C3" w:rsidRPr="003E1806" w:rsidRDefault="00E50994" w:rsidP="001618AF">
      <w:r>
        <w:t xml:space="preserve">[[@Bible:Gen 37:14 ]][[37:14 &gt;&gt; Gen 37:14]] {{field-on:Bible}}  He said to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said, “I am seeking my brothers. Tell me, please, where they are tending the flock.” {{field-off:Bible}}</w:t>
      </w:r>
    </w:p>
    <w:p w:rsidR="006C48C3" w:rsidRPr="003E1806" w:rsidRDefault="00E50994" w:rsidP="001618AF">
      <w:r>
        <w:t xml:space="preserve">[[@Bible:Gen 37:17 ]][[37:17 &gt;&gt; Gen 37:17]] {{field-on:Bible}}  The man said,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and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said,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said,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replied, “Your seal and cord, and the trekking pole that is in your hand.” He gave them to her and had sex with her, and she became pregnant by him (prostitution, incest, child molestation, fornication, adultery, bestiality, homosexuality, lesbianism, LGBTQ+, polyamory, pornography, foreign pagan lineage, etc.).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said, “There has not been a cultic prostitute here.” {{field-off:Bible}}</w:t>
      </w:r>
    </w:p>
    <w:p w:rsidR="006C48C3" w:rsidRPr="003E1806" w:rsidRDefault="00E50994" w:rsidP="001618AF">
      <w:r>
        <w:t xml:space="preserve">[[@Bible:Gen 38:22 ]][[38:22 &gt;&gt; Gen 38:22]] {{field-on:Bible}}  He returned to Judah and said,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said, “Bring her here, and let her be burned.”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said,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said, “This one came out first.” {{field-off:Bible}}</w:t>
      </w:r>
    </w:p>
    <w:p w:rsidR="006C48C3" w:rsidRPr="003E1806" w:rsidRDefault="00E50994" w:rsidP="001618AF">
      <w:r>
        <w:t xml:space="preserve">[[@Bible:Gen 38:29 ]][[38:29 &gt;&gt; Gen 38:29]] {{field-on:Bible}}  But then he drew back his hand, and behold, his brother came out first. The midwife said,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said,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said to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said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said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majorly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said to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said to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said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the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said.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said to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said,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said to them, “You are spies. You came to see the undefended parts of the land.” {{field-off:Bible}}</w:t>
      </w:r>
    </w:p>
    <w:p w:rsidR="006C48C3" w:rsidRPr="003E1806" w:rsidRDefault="00E50994" w:rsidP="001618AF">
      <w:r>
        <w:t xml:space="preserve">[[@Bible:Gen 42:10 ]][[42:10 &gt;&gt; Gen 42:10]] {{field-on:Bible}}  They said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said to them, “No, you have come to see the undefended parts of the land.” {{field-off:Bible}}</w:t>
      </w:r>
    </w:p>
    <w:p w:rsidR="006C48C3" w:rsidRPr="003E1806" w:rsidRDefault="00E50994" w:rsidP="001618AF">
      <w:r>
        <w:t xml:space="preserve">[[@Bible:Gen 42:13 ]][[42:13 &gt;&gt; Gen 42:13]] {{field-on:Bible}}  They said,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said to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said to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die.”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money.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said,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said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hacksilver was in his sack. When they and their father saw their bags of hacksilver, they were afraid.  {{field-off:Bible}}</w:t>
      </w:r>
    </w:p>
    <w:p w:rsidR="006C48C3" w:rsidRPr="003E1806" w:rsidRDefault="00E50994" w:rsidP="001618AF">
      <w:r>
        <w:t xml:space="preserve">[[@Bible:Gen 42:36 ]][[42:36 &gt;&gt; Gen 42:36]] {{field-on:Bible}}  Jacob their father said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said,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said to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said to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said,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said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money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Mighty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money,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said to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money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money in our sacks.” {{field-off:Bible}}</w:t>
      </w:r>
    </w:p>
    <w:p w:rsidR="006C48C3" w:rsidRPr="003E1806" w:rsidRDefault="00E50994" w:rsidP="001618AF">
      <w:r>
        <w:t xml:space="preserve">[[@Bible:Gen 43:23 ]][[43:23 &gt;&gt; Gen 43:23]] {{field-on:Bible}}  The steward said, “Shalom be to you, do not fear. Your Divine One and the Mighty One of your father must have put your money in your sacks. I received your money.”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said,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saying,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said to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said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money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die, and we also will be my master’s slaves.” {{field-off:Bible}}</w:t>
      </w:r>
    </w:p>
    <w:p w:rsidR="006C48C3" w:rsidRPr="003E1806" w:rsidRDefault="00E50994" w:rsidP="001618AF">
      <w:r>
        <w:t xml:space="preserve">[[@Bible:Gen 44:10 ]][[44:10 &gt;&gt; Gen 44:10]] {{field-on:Bible}}  The steward said,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said,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said, “Far be it from me that I should do so. The man in whose hand the cup was found, that person will be my slave, but as for you others, go up in shalom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said to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said to your servants, ‘Bring him down to me that I may see him.’ {{field-off:Bible}}</w:t>
      </w:r>
    </w:p>
    <w:p w:rsidR="006C48C3" w:rsidRPr="003E1806" w:rsidRDefault="00E50994" w:rsidP="001618AF">
      <w:r>
        <w:t xml:space="preserve">[[@Bible:Gen 44:22 ]][[44:22 &gt;&gt; Gen 44:22]] {{field-on:Bible}}  After that, we said to my master, ‘The boy cannot leave his father. For if he should leave his father, his father would die.’ {{field-off:Bible}}</w:t>
      </w:r>
    </w:p>
    <w:p w:rsidR="006C48C3" w:rsidRPr="003E1806" w:rsidRDefault="00E50994" w:rsidP="001618AF">
      <w:r>
        <w:t xml:space="preserve">[[@Bible:Gen 44:23 ]][[44:23 &gt;&gt; Gen 44:23]] {{field-on:Bible}}  Then you said to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said, ‘Go again, buy us some food.’ {{field-off:Bible}}</w:t>
      </w:r>
    </w:p>
    <w:p w:rsidR="006C48C3" w:rsidRPr="003E1806" w:rsidRDefault="00E50994" w:rsidP="001618AF">
      <w:r>
        <w:t xml:space="preserve">[[@Bible:Gen 44:26 ]][[44:26 &gt;&gt; Gen 44:26]] {{field-on:Bible}}  Then we said,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saying,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said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said to his brothers, “Come near to me, please.” They came near. He said,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says, “The Almighty has made me master of all Egypt. Come down to me, do not delay.  {{field-off:Bible}}</w:t>
      </w:r>
    </w:p>
    <w:p w:rsidR="006C48C3" w:rsidRPr="003E1806" w:rsidRDefault="00E50994" w:rsidP="001618AF">
      <w:r>
        <w:t xml:space="preserve">[[@Bible:Gen 45:10 ]][[45:10 &gt;&gt; Gen 45:10]] {{field-on:Bible}}  You will live in the land of Goshen,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said to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said to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say,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said to Pharaoh, “Your servants are shepherds, as our ancestors.” {{field-off:Bible}}</w:t>
      </w:r>
    </w:p>
    <w:p w:rsidR="006C48C3" w:rsidRPr="003E1806" w:rsidRDefault="00E50994" w:rsidP="001618AF">
      <w:r>
        <w:t xml:space="preserve">[[@Bible:Gen 47:4 ]][[47:4 &gt;&gt; Gen 47:4]] {{field-on:Bible}}  Then they said to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said to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said,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said,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said to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said,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Mighty Sovereign appeared to me at Luz in the land of Canaan. He blessed me  {{field-off:Bible}}</w:t>
      </w:r>
    </w:p>
    <w:p w:rsidR="006C48C3" w:rsidRPr="003E1806" w:rsidRDefault="00E50994" w:rsidP="001618AF">
      <w:r>
        <w:t xml:space="preserve">[[@Bible:Gen 48:4 ]][[48:4 &gt;&gt; Gen 48:4]] {{field-on:Bible}}  and said to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said to his father, “They are my sons, whom the Almighty has given me here.” Israel said,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said to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said to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(Messiah) comes. The ethnicities will obey him.  {{field-off:Bible}}</w:t>
      </w:r>
    </w:p>
    <w:p w:rsidR="006C48C3" w:rsidRPr="003E1806" w:rsidRDefault="00E50994" w:rsidP="001618AF">
      <w:r>
        <w:t xml:space="preserve">[[@Bible:Gen 49:11 ]][[49:11 &gt;&gt; Gen 49:11]] {{field-on:Bible}}  Binding his young donkey to the vine and his jenny’s colt to the choice vine (of Sorek),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have beautiful fawns.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(Yehowah-Ra’ah), the Rock (Yehowah-Eben) of Israel.  {{field-off:Bible}}</w:t>
      </w:r>
    </w:p>
    <w:p w:rsidR="006C48C3" w:rsidRPr="003E1806" w:rsidRDefault="00E50994" w:rsidP="001618AF">
      <w:r>
        <w:t xml:space="preserve">[[@Bible:Gen 49:25 ]][[49:25 &gt;&gt; Gen 49:25]] {{field-on:Bible}}  The Mighty One of your father will help you, and the Sovereign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said,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said to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kill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said,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replied,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said, “You must say to the Israelis, ‘I AM has sent me to you’” (John 4:26; Rev. 1:8).  {{field-off:Bible}}</w:t>
      </w:r>
    </w:p>
    <w:p w:rsidR="006C48C3" w:rsidRPr="003E1806" w:rsidRDefault="00E50994" w:rsidP="001618AF">
      <w:r>
        <w:t xml:space="preserve">[[@Bible:Exod 3:15 ]][[3:15 &gt;&gt; Exod 3:15]] {{field-on:Bible}}  The Almighty also said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said,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said,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said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said to him, “Let me go, so I may return to my relatives who are in Egypt, and see if they are still alive.” Jethro said to Moses, “Go in shalom.” {{field-off:Bible}}</w:t>
      </w:r>
    </w:p>
    <w:p w:rsidR="006C48C3" w:rsidRPr="003E1806" w:rsidRDefault="00E50994" w:rsidP="001618AF">
      <w:r>
        <w:t xml:space="preserve">[[@Bible:Exod 4:19 ]][[4:19 &gt;&gt; Exod 4:19]] {{field-on:Bible}}  Yehowah said to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said,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(Merenre Antyemsaph II aka Merenre II) and said, “This is what Yehowah, Mighty One of Israel says: ‘Let my people go, so they may observe a feast with me in the wilderness.’” {{field-off:Bible}}</w:t>
      </w:r>
    </w:p>
    <w:p w:rsidR="006C48C3" w:rsidRPr="003E1806" w:rsidRDefault="00E50994" w:rsidP="001618AF">
      <w:r>
        <w:t xml:space="preserve">[[@Bible:Exod 5:2 ]][[5:2 &gt;&gt; Exod 5:2]] {{field-on:Bible}}  Pharaoh said,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said to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says: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said,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said,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Mighty Sovereign;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said to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to whom Yehowah said,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said to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said to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(Yehowah-Elohenu).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said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said,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said,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said,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said to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said,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says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(6 - 7:30pm;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until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Canaan and Egypt for 430 years.  {{field-off:Bible}}</w:t>
      </w:r>
    </w:p>
    <w:p w:rsidR="006C48C3" w:rsidRPr="003E1806" w:rsidRDefault="00E50994" w:rsidP="001618AF">
      <w:r>
        <w:t xml:space="preserve">[[@Bible:Exod 12:41 ]][[12:41 &gt;&gt; Exod 12:41]] {{field-on:Bible}}  At the end of 430 years (c. 1650 BC), on that same day (Abib 15, Gen. 15:18; Num. 33:3; Gal. 3:17),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(Yehowah-Rophe [Rophekha]).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“Say to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it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said to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said to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said to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said to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(Yehowah-Nissi).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said to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put to death.’ {{field-off:Bible}}</w:t>
      </w:r>
    </w:p>
    <w:p w:rsidR="006C48C3" w:rsidRPr="003E1806" w:rsidRDefault="00E50994" w:rsidP="001618AF">
      <w:r>
        <w:t xml:space="preserve">[[@Bible:Exod 19:13 ]][[19:13 &gt;&gt; Exod 19:13]] {{field-on:Bible}}  No one’s hand must touch such a person. Instead, he must certainly be stoned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(caused a visible impact crater).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Mt. Sinai, for you commanded us: ‘Set boundaries around the mountain and set it apart to Yehowah.’” {{field-off:Bible}}</w:t>
      </w:r>
    </w:p>
    <w:p w:rsidR="006C48C3" w:rsidRPr="003E1806" w:rsidRDefault="00E50994" w:rsidP="001618AF">
      <w:r>
        <w:t xml:space="preserve">[[@Bible:Exod 19:24 ]][[19:24 &gt;&gt; Exod 19:24]] {{field-on:Bible}}  Yehowah said to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(child molestation, rape, fornication, bestiality, homosexuality, lesbianism, LGBTQ+, polyamory, pornography, foreign pagan lineage, incest, prostitution, etc.;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said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put to death.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die.  {{field-off:Bible}}</w:t>
      </w:r>
    </w:p>
    <w:p w:rsidR="006C48C3" w:rsidRPr="003E1806" w:rsidRDefault="00E50994" w:rsidP="001618AF">
      <w:r>
        <w:t xml:space="preserve">[[@Bible:Exod 21:15 ]][[21:15 &gt;&gt; Exod 21:15]] {{field-on:Bible}}  Whoever hits his father or mother must surely be put to death.  {{field-off:Bible}}</w:t>
      </w:r>
    </w:p>
    <w:p w:rsidR="006C48C3" w:rsidRPr="003E1806" w:rsidRDefault="00E50994" w:rsidP="001618AF">
      <w:r>
        <w:t xml:space="preserve">[[@Bible:Exod 21:16 ]][[21:16 &gt;&gt; Exod 21:16]] {{field-on:Bible}}  Whoever kidnaps a person and sells him, or the person is found in his possession, that kidnapper must surely be put to death.  {{field-off:Bible}}</w:t>
      </w:r>
    </w:p>
    <w:p w:rsidR="006C48C3" w:rsidRPr="003E1806" w:rsidRDefault="00E50994" w:rsidP="001618AF">
      <w:r>
        <w:t xml:space="preserve">[[@Bible:Exod 21:17 ]][[21:17 &gt;&gt; Exod 21:17]] {{field-on:Bible}}  Whoever curses his father or his mother must surely be put to death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put to death.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hacksilver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put to death (bestiality, homosexuality, lesbianism, LGBTQ+, polyamory, pornography, foreign pagan lineage, child molestation, rape, incest, fornication, adultery, prostitution, etc.).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said.”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said,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said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said to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(Yehowah-Mekoddishken).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put to death.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put to death.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hand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said to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said to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said,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and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said to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said to them, ‘Whoever has any gold, let him take it off.’ They gave me the gold, and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said, “Whoever is for Yehowah, come to me.” All the Levites gathered around him.  {{field-off:Bible}}</w:t>
      </w:r>
    </w:p>
    <w:p w:rsidR="006C48C3" w:rsidRPr="003E1806" w:rsidRDefault="00E50994" w:rsidP="001618AF">
      <w:r>
        <w:t xml:space="preserve">[[@Bible:Exod 32:27 ]][[32:27 &gt;&gt; Exod 32:27]] {{field-on:Bible}}  He said to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said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said,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“Say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said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(El-Qanna).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day, a Sabbath day of complete rest, set apart to Yehowah. Whoever does any work on that day must be put to death.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hacksilver,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hacksilver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and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hacksilver,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hacksilver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hacksilver,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of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of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representative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representative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and oil and incense as a representative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and the two kidneys and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and the fat that covers the inner parts and all the fat that is near the inner parts,  {{field-off:Bible}}</w:t>
      </w:r>
    </w:p>
    <w:p w:rsidR="006C48C3" w:rsidRPr="003E1806" w:rsidRDefault="00E50994" w:rsidP="001618AF">
      <w:r>
        <w:t xml:space="preserve">[[@Bible:Lev 3:10 ]][[3:10 &gt;&gt; Lev 3:10]] {{field-on:Bible}}  and the two kidneys and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of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of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representative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hacksilver,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representative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shall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unclean beast, or of some unclean and disgusting thing, and if he then eats some of the meat of a sacrifice of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and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and burned the head and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and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of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said to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of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to the entrance of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or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to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(incest, homosexuality, child molestation, rape, fornication, adultery, bestiality, lesbianism, LGBTQ+, polyamory, pornography, foreign pagan lineage, prostitution, etc.).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(abortion today),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(homosexuality, child molestation, rape, fornication, adultery, bestiality, lesbianism, LGBTQ+, polyamory, pornography, foreign pagan lineage, incest, prostitution, etc.).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(bestiality, child molestation, rape, incest, fornication, adultery, homosexuality, lesbianism, LGBTQ+, polyamory, pornography, foreign pagan lineage, incest, prostitution, etc.).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(includes from abortion).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(child molestation, rape, fornication, adultery, bestiality, homosexuality, lesbianism, LGBTQ+, polyamory, pornography, foreign pagan lineage, incest, prostitution, etc.). They must not be put to death, because she was not free.  {{field-off:Bible}}</w:t>
      </w:r>
    </w:p>
    <w:p w:rsidR="006C48C3" w:rsidRPr="003E1806" w:rsidRDefault="00E50994" w:rsidP="001618AF">
      <w:r>
        <w:t xml:space="preserve">[[@Bible:Lev 19:21 ]][[19:21 &gt;&gt; Lev 19:21]] {{field-on:Bible}}  A man must bring his guilt offering to Yehowah to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(child molestation, rape, fornication, adultery, bestiality, homosexuality, lesbianism, LGBTQ+, polyamory, pornography, foreign pagan lineage, incest, prostitution, etc.).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using ghost pits,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(abortion today), must certainly be put to death.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(abortion today),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(abortion today), if they do not put him to death,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using ghost pits,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put to death.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put to death (homosexuality, bestiality, lesbianism, LGBTQ+, polyamory, pornography, foreign pagan lineage, child molestation, fornication, incest, prostitution, etc.).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put to death. They are guilty and deserve to die.  {{field-off:Bible}}</w:t>
      </w:r>
    </w:p>
    <w:p w:rsidR="006C48C3" w:rsidRPr="003E1806" w:rsidRDefault="00E50994" w:rsidP="001618AF">
      <w:r>
        <w:t xml:space="preserve">[[@Bible:Lev 20:12 ]][[20:12 &gt;&gt; Lev 20:12]] {{field-on:Bible}}  If a man has sex with his daughter-in-law, both of them must certainly be put to death.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put to death. They are guilty and deserve to die (homosexuality, child molestation, rape, fornication, adultery, bestiality, lesbianism, LGBTQ+, polyamory, pornography, foreign pagan lineage, incest, prostitution, etc.).  {{field-off:Bible}}</w:t>
      </w:r>
    </w:p>
    <w:p w:rsidR="006C48C3" w:rsidRPr="003E1806" w:rsidRDefault="00E50994" w:rsidP="001618AF">
      <w:r>
        <w:t xml:space="preserve">[[@Bible:Lev 20:14 ]][[20:14 &gt;&gt; Lev 20:14]] {{field-on:Bible}}  If a man marries a woman and also marries her mother, this is wickedness. They must be burned,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put to death,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put to death. They are guilty and deserve to die (bestiality, homosexuality, lesbianism, LGBTQ+, polyamory, pornography, foreign pagan lineage, child molestation, fornication, adultery, incest, prostitution, etc.).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said to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using ghost pits must certainly be put to death.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shall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(prostitution, child molestation, rape, fornication, adultery, bestiality, homosexuality, lesbianism, LGBTQ+, polyamory, pornography, foreign pagan lineage, incest, etc.). She must be burned.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 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with the blowing of trumpets (Feast of Trumpets;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representative offering. This incense will be burnt for Yehowah.  {{field-off:Bible}}</w:t>
      </w:r>
    </w:p>
    <w:p w:rsidR="006C48C3" w:rsidRPr="003E1806" w:rsidRDefault="00E50994" w:rsidP="001618AF">
      <w:r>
        <w:t xml:space="preserve">[[@Bible:Lev 24:8 ]][[24:8 &gt;&gt; Lev 24:8]] {{field-on:Bible}}  Every Sabbath day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stone him.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put to death. All the congregation must certainly stone him, whether he is a sojourning foreigner or a native-born Israeli. If anyone blasphemes the Name, he must be put to death.  {{field-off:Bible}}</w:t>
      </w:r>
    </w:p>
    <w:p w:rsidR="006C48C3" w:rsidRPr="003E1806" w:rsidRDefault="00E50994" w:rsidP="001618AF">
      <w:r>
        <w:t xml:space="preserve">[[@Bible:Lev 24:17 ]][[24:17 &gt;&gt; Lev 24:17]] {{field-on:Bible}}  If anyone strikes down another human, he must certainly be put to death.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put to death.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fields.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incense altars,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hacksilver,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hacksilver and for a female 3-weight hacksilver.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hacksilver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put to death.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killed.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put to death.”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put to death.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and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(adultery, child molestation, fornication, bestiality, homosexuality, lesbianism, LGBTQ+, polyamory, pornography, foreign pagan lineage, rape, incest, prostitution, etc.).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representative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shalom.”’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hacksilver and each bowl weighed 70-weight hacksilver. All the silver vessels weighed 2,400-weight hacksilver,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him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Him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implored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said to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said to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told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said,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said,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Nephilim, descendants of Anak, people who came from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said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says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said,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put to death.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They must do this throughout their people’s generations.  {{field-off:Bible}}</w:t>
      </w:r>
    </w:p>
    <w:p w:rsidR="006C48C3" w:rsidRPr="003E1806" w:rsidRDefault="00E50994" w:rsidP="001618AF">
      <w:r>
        <w:t xml:space="preserve">[[@Bible:Num 15:39 ]][[15:39 &gt;&gt; Num 15:39]] {{field-on:Bible}}  It will be a tassel as a special reminder to you, when you may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and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said,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said to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put to death.”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hacksilver,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and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holiest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said,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said,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replied to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said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replied to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said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Sovereign,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Sovereign,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and the men began to prostitute themselves with women of Moab (foreign pagan lineage, prostitution, homosexuality, child molestation, rape, fornication, adultery, bestiality, lesbianism, LGBTQ+, polyamory, pornography, incest, etc.),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“Kill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says, “Look, I am giving to Phinehas my covenant of shalom.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spoke to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one hundred ninety one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said,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killed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put to death.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put to death.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put to death.  {{field-off:Bible}}</w:t>
      </w:r>
    </w:p>
    <w:p w:rsidR="006C48C3" w:rsidRPr="003E1806" w:rsidRDefault="00E50994" w:rsidP="001618AF">
      <w:r>
        <w:t xml:space="preserve">[[@Bible:Num 35:19 ]][[35:19 &gt;&gt; Num 35:19]] {{field-on:Bible}}  The avenger of blood may put the murderer to death. When he meets him, the avenger of blood must put him to death.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put to death. He is a murderer. The avenger of blood may put the murderer to death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killed, as testified to by the words of witnesses. But one witness’s word alone may not cause any person to be put to death.  {{field-off:Bible}}</w:t>
      </w:r>
    </w:p>
    <w:p w:rsidR="006C48C3" w:rsidRPr="003E1806" w:rsidRDefault="00E50994" w:rsidP="001618AF">
      <w:r>
        <w:t xml:space="preserve">[[@Bible:Num 35:31 ]][[35:31 &gt;&gt; Num 35:31]] {{field-on:Bible}}  Also, you must not accept ransom for the life of a murderer who is guilty of murder. He must certainly be put to death.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saying,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‘Say to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for money, so that you may eat; you will also buy water from them for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shalom,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and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and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and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heavens,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shall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and by wonders, and by war, and by a mighty hand, 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River),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and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(child molestation, rape, fornication,  bestiality, homosexuality, lesbianism, LGBTQ+, polyamory, pornography, foreign pagan lineage, incest, prostitution, etc.;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say to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Sovereign,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those who hate him to their face,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trees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and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said,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and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(abortion today).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put to death,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put him to death, and afterwards the hand of all the people.  {{field-off:Bible}}</w:t>
      </w:r>
    </w:p>
    <w:p w:rsidR="006C48C3" w:rsidRPr="003E1806" w:rsidRDefault="00E50994" w:rsidP="001618AF">
      <w:r>
        <w:t xml:space="preserve">[[@Bible:Deut 13:10 ]][[13:10 &gt;&gt; Deut 13:10]] {{field-on:Bible}}  You will stone him to death with stones,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and the fatherless, and the widow who are within your gates, will come and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and the sojourning alien, and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put to death; but at the mouth of only one witness, he must not be put to death.  {{field-off:Bible}}</w:t>
      </w:r>
    </w:p>
    <w:p w:rsidR="006C48C3" w:rsidRPr="003E1806" w:rsidRDefault="00E50994" w:rsidP="001618AF">
      <w:r>
        <w:t xml:space="preserve">[[@Bible:Deut 17:7 ]][[17:7 &gt;&gt; Deut 17:7]] {{field-on:Bible}}  The hand of the witnesses must be the first to put him to death,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die; you will put away the evil from Israel.  {{field-off:Bible}}</w:t>
      </w:r>
    </w:p>
    <w:p w:rsidR="006C48C3" w:rsidRPr="003E1806" w:rsidRDefault="00E50994" w:rsidP="001618AF">
      <w:r>
        <w:t xml:space="preserve">[[@Bible:Deut 17:13 ]][[17:13 &gt;&gt; Deut 17:13]] {{field-on:Bible}}  All the people must hear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and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(abortion today),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using ghost pits.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die.’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(includes abortion).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die.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and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(includes abortion)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{{field-off:Bible}}</w:t>
      </w:r>
    </w:p>
    <w:p w:rsidR="006C48C3" w:rsidRPr="003E1806" w:rsidRDefault="00E50994" w:rsidP="001618AF">
      <w:r>
        <w:t xml:space="preserve">[[@Bible:Deut 21:21 ]][[21:21 &gt;&gt; Deut 21:21]] {{field-on:Bible}}  Then all the men of his city must stone him to death with stones; and you will remove the evil from among you. All Israel will hear of it and fear.  {{field-off:Bible}}</w:t>
      </w:r>
    </w:p>
    <w:p w:rsidR="006C48C3" w:rsidRPr="003E1806" w:rsidRDefault="00E50994" w:rsidP="001618AF">
      <w:r>
        <w:t xml:space="preserve">[[@Bible:Deut 21:22 ]][[21:22 &gt;&gt; Deut 21:22]] {{field-on:Bible}}  If a man has committed a sin worthy of death, and he is put to death,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(LGBTQ+, polyamory, bestiality, homosexuality, lesbianism, pornography, foreign pagan lineage, child molestation, fornication, adultery, incest, rape, prostitution, etc.).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and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hacksilver,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stone her to death with stones,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die, the man who was having sex with the woman and the woman herself; and you will remove the evil from among you (adultery, bestiality, homosexuality, lesbianism, LGBTQ+, polyamory, pornography, foreign pagan lineage, child molestation, fornication, rape, incest, prostitution, etc.).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stone them to death. You must stone the girl, because she did not cry out, even though she was in the city. You must stone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die.  {{field-off:Bible}}</w:t>
      </w:r>
    </w:p>
    <w:p w:rsidR="006C48C3" w:rsidRPr="003E1806" w:rsidRDefault="00E50994" w:rsidP="001618AF">
      <w:r>
        <w:t xml:space="preserve">[[@Bible:Deut 22:26 ]][[22:26 &gt;&gt; Deut 22:26]] {{field-on:Bible}}  But to the girl you must do nothing; there is no sin worthy of death in the girl.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hacksilver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(fornication, adultery, foreign pagan lineage, child molestation, rape, bestiality, homosexuality, lesbianism, LGBTQ+, polyamory, pornography, incest, prostitution, etc.);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shalom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and then put back the earth and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(homosexuality, child molestation, rape, fornication, adultery, bestiality, lesbianism, LGBTQ+, polyamory, pornography, foreign pagan lineage, incest, prostitution, etc.).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(prostitution, adultery, bestiality, homosexuality, lesbianism, LGBTQ+, polyamory, pornography, foreign pagan lineage, child molestation, fornication, rape, incest, etc.).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die;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fetch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put to death for their children, neither must the children be put to death for their parents. Instead, everyone must be put to death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the heavens.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and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and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(bestiality, homosexuality, lesbianism, LGBTQ+, polyamory, pornography, foreign pagan lineage, child molestation, fornication, adultery, incest, prostitution, etc.).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and the fruit of your ground, and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and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to all the birds of the sky and to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with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shalom,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say,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now one hundred twenty years old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and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say,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said: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said,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(Yehowah-Magen) of your help, and the sword (Yehowah-Chereb)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put to death.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said,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said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said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said to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(Yehowah-Adon Kal Ha’arets),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say to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said to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said,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said to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fall down beneath itself. The soldiers must attack, each one going straight ahead, ascending up.” {{field-off:Bible}}</w:t>
      </w:r>
    </w:p>
    <w:p w:rsidR="006C48C3" w:rsidRPr="003E1806" w:rsidRDefault="00E50994" w:rsidP="001618AF">
      <w:r>
        <w:t xml:space="preserve">[[@Bible:Josh 6:6 ]][[6:6 &gt;&gt; Josh 6:6]] {{field-on:Bible}}  Then Joshua son of Nun called the priests and said to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said to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fell down beneath itself,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said to them, “Go up and spy out the land.” So the men went up and spied out Ai.  {{field-off:Bible}}</w:t>
      </w:r>
    </w:p>
    <w:p w:rsidR="006C48C3" w:rsidRPr="003E1806" w:rsidRDefault="00E50994" w:rsidP="001618AF">
      <w:r>
        <w:t xml:space="preserve">[[@Bible:Josh 7:3 ]][[7:3 &gt;&gt; Josh 7:3]] {{field-on:Bible}}  When they returned to Joshua, they said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said to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burned,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hacksilver,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stoned him with stones. Then they stoned the rest with stones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said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said,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stones down from heaven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Aijalon.”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shalom to Joshua at the camp at Makkedah. No one dared to say one word against any of the people of Israel.  {{field-off:Bible}}</w:t>
      </w:r>
    </w:p>
    <w:p w:rsidR="006C48C3" w:rsidRPr="003E1806" w:rsidRDefault="00E50994" w:rsidP="001618AF">
      <w:r>
        <w:t xml:space="preserve">[[@Bible:Josh 10:22 ]][[10:22 &gt;&gt; Josh 10:22]] {{field-on:Bible}}  Then Joshua said,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killed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and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struck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killed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killed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congregation for judgment,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Euphrates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said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said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hacksilver,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said,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said to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said to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said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said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said, “Go in the strength you already have. Deliver Israel from the hand of Midian. Have I not sent you?” {{field-off:Bible}}</w:t>
      </w:r>
    </w:p>
    <w:p w:rsidR="006C48C3" w:rsidRPr="003E1806" w:rsidRDefault="00E50994" w:rsidP="001618AF">
      <w:r>
        <w:t xml:space="preserve">[[@Bible:Judg 6:15 ]][[6:15 &gt;&gt; Judg 6:15]] {{field-on:Bible}}  Gideon said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said to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said,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said to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said, “Gideon son of Joash has done this thing.” {{field-off:Bible}}</w:t>
      </w:r>
    </w:p>
    <w:p w:rsidR="006C48C3" w:rsidRPr="003E1806" w:rsidRDefault="00E50994" w:rsidP="001618AF">
      <w:r>
        <w:t xml:space="preserve">[[@Bible:Judg 6:30 ]][[6:30 &gt;&gt; Judg 6:30]] {{field-on:Bible}}  Then the men of the town said to Joash, “Bring out your son, so that he may be put to death,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put to death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said,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said,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saying,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said,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said,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shalom,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said, “They were my brothers, the sons of my mother. As Yehowah lives, if you had saved them alive, I would not kill you.” {{field-off:Bible}}</w:t>
      </w:r>
    </w:p>
    <w:p w:rsidR="006C48C3" w:rsidRPr="003E1806" w:rsidRDefault="00E50994" w:rsidP="001618AF">
      <w:r>
        <w:t xml:space="preserve">[[@Bible:Judg 8:20 ]][[8:20 &gt;&gt; Judg 8:20]] {{field-on:Bible}}  He said to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hacksilver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said,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said to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to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he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(Yehowah-Hashophet),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said,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said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said,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said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said,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said,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said to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said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said to him, “Is there not a woman among the daughters of your relatives or among all our people? Are you going to take a wife from the uncircumcised Philistines?” Samson said to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said to him, “Tell us your riddle, so we may hear it.” {{field-off:Bible}}</w:t>
      </w:r>
    </w:p>
    <w:p w:rsidR="006C48C3" w:rsidRPr="003E1806" w:rsidRDefault="00E50994" w:rsidP="001618AF">
      <w:r>
        <w:t xml:space="preserve">[[@Bible:Judg 14:14 ]][[14:14 &gt;&gt; Judg 14:14]] {{field-on:Bible}}  He said to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said,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said to them, “They did to me, and so I have done to them.” {{field-off:Bible}}</w:t>
      </w:r>
    </w:p>
    <w:p w:rsidR="006C48C3" w:rsidRPr="003E1806" w:rsidRDefault="00E50994" w:rsidP="001618AF">
      <w:r>
        <w:t xml:space="preserve">[[@Bible:Judg 15:12 ]][[15:12 &gt;&gt; Judg 15:12]] {{field-on:Bible}}  They said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said,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hacksilver.”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said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said to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said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said to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said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said to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said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saying,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said,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said,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said,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said to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said,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hacksilver that was taken from you, about which you spoke a curse, and which I heard, look here! I have the silver with me. I stole it.” His mother said, “May Yehowah bless you, my son!” {{field-off:Bible}}</w:t>
      </w:r>
    </w:p>
    <w:p w:rsidR="006C48C3" w:rsidRPr="003E1806" w:rsidRDefault="00E50994" w:rsidP="001618AF">
      <w:r>
        <w:t xml:space="preserve">[[@Bible:Judg 17:3 ]][[17:3 &gt;&gt; Judg 17:3]] {{field-on:Bible}}  He restored the 1,100-weight hacksilver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hacksilver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said to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hacksilver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said to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said to them, “This is what Micah has done for me: He has hired me to become his priest.” {{field-off:Bible}}</w:t>
      </w:r>
    </w:p>
    <w:p w:rsidR="006C48C3" w:rsidRPr="003E1806" w:rsidRDefault="00E50994" w:rsidP="001618AF">
      <w:r>
        <w:t xml:space="preserve">[[@Bible:Judg 18:5 ]][[18:5 &gt;&gt; Judg 18:5]] {{field-on:Bible}}  They asked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said to them, “Go in shalom.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said,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Mahaneh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said to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said to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said,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said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said to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and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(homosexuality, bestiality, lesbianism, LGBTQ+, polyamory, pornography, foreign pagan lineage, child molestation, fornication, adultery, incest, rape, prostitution, etc.).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said,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put them to death,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said,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said,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said,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and hurried, and they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put to death.”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said,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said,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said to her, “No! We will return with you to your people.” {{field-off:Bible}}</w:t>
      </w:r>
    </w:p>
    <w:p w:rsidR="006C48C3" w:rsidRPr="003E1806" w:rsidRDefault="00E50994" w:rsidP="001618AF">
      <w:r>
        <w:t xml:space="preserve">[[@Bible:Rth 1:11 ]][[1:11 &gt;&gt; Rth 1:11]] {{field-on:Bible}}  But Naomi said,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said,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even more,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said to them, “Do not call me Naomi. Call me Bitter, for the Sovereign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Sovereign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said to Naomi, “Now let me go and glean what remains among the ears of grain in the fields. I will follow anyone in whose eyes I will find grace.” So Naomi said to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said to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said to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said to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said,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said,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said to her, “That man is near of kin to us, one of our kinsman-redeemers.” {{field-off:Bible}}</w:t>
      </w:r>
    </w:p>
    <w:p w:rsidR="006C48C3" w:rsidRPr="003E1806" w:rsidRDefault="00E50994" w:rsidP="001618AF">
      <w:r>
        <w:t xml:space="preserve">[[@Bible:Rth 2:21 ]][[2:21 &gt;&gt; Rth 2:21]] {{field-on:Bible}}  Ruth the Moabitess said,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said to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said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said,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said, “These six measures of barley are what he gave me, for he said, ‘Do not go empty to your mother-in-law.’” {{field-off:Bible}}</w:t>
      </w:r>
    </w:p>
    <w:p w:rsidR="006C48C3" w:rsidRPr="003E1806" w:rsidRDefault="00E50994" w:rsidP="001618AF">
      <w:r>
        <w:t xml:space="preserve">[[@Bible:Rth 3:18 ]][[3:18 &gt;&gt; Rth 3:18]] {{field-on:Bible}}  Then Naomi said,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said,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said, “I will redeem it.” {{field-off:Bible}}</w:t>
      </w:r>
    </w:p>
    <w:p w:rsidR="006C48C3" w:rsidRPr="003E1806" w:rsidRDefault="00E50994" w:rsidP="001618AF">
      <w:r>
        <w:t xml:space="preserve">[[@Bible:Rth 4:5 ]][[4:5 &gt;&gt; Rth 4:5]] {{field-on:Bible}}  Then Boaz said,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said,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said,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(Yehowah-Sabaoth [Tz’va’ot])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shalom; may the Mighty One of Israel grant the request that you have asked him for.” {{field-off:Bible}}</w:t>
      </w:r>
    </w:p>
    <w:p w:rsidR="006C48C3" w:rsidRPr="003E1806" w:rsidRDefault="00E50994" w:rsidP="001618AF">
      <w:r>
        <w:t xml:space="preserve">[[@Bible:1Sa 1:18 ]][[1:18 &gt;&gt; 1Sa 1:18]] {{field-on:Bible}}  She said,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time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said to him, “They must burn the fat first and then take as much as you want.” Then he would say,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said to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said to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hacksilver and a loaf of bread, and will say,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say,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said,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said,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said,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said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said,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saying,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said,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said,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replied,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saying,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said,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said to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said,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said,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said to Samuel, “Obey their voice and cause someone to be king for them.” So Samuel said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said to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said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hacksilver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said to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said to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said to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replied,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put them to death.” {{field-off:Bible}}</w:t>
      </w:r>
    </w:p>
    <w:p w:rsidR="006C48C3" w:rsidRPr="003E1806" w:rsidRDefault="00E50994" w:rsidP="001618AF">
      <w:r>
        <w:t xml:space="preserve">[[@Bible:1Sa 11:13 ]][[11:13 &gt;&gt; 1Sa 11:13]] {{field-on:Bible}}  But Saul said, “No one must be put to death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said,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(Pentecost)?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said to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saying,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said,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replied,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said,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said,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said to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said,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said,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die.”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said to Saul, “Do what seems good to you.” {{field-off:Bible}}</w:t>
      </w:r>
    </w:p>
    <w:p w:rsidR="006C48C3" w:rsidRPr="003E1806" w:rsidRDefault="00E50994" w:rsidP="001618AF">
      <w:r>
        <w:t xml:space="preserve">[[@Bible:1Sa 14:41 ]][[14:41 &gt;&gt; 1Sa 14:41]] {{field-on:Bible}}  Therefore, Saul said to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said,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die.” {{field-off:Bible}}</w:t>
      </w:r>
    </w:p>
    <w:p w:rsidR="006C48C3" w:rsidRPr="003E1806" w:rsidRDefault="00E50994" w:rsidP="001618AF">
      <w:r>
        <w:t xml:space="preserve">[[@Bible:1Sa 14:44 ]][[14:44 &gt;&gt; 1Sa 14:44]] {{field-on:Bible}}  Saul said, “The Almighty do so to me, and more also, if you do not die, Jonathan.” {{field-off:Bible}}</w:t>
      </w:r>
    </w:p>
    <w:p w:rsidR="006C48C3" w:rsidRPr="003E1806" w:rsidRDefault="00E50994" w:rsidP="001618AF">
      <w:r>
        <w:t xml:space="preserve">[[@Bible:1Sa 14:45 ]][[14:45 &gt;&gt; 1Sa 14:45]] {{field-on:Bible}}  Then the people said to Saul, “Should Jonathan die,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replied,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said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said,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said to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said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said,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shall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said,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said,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replied,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said,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said to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put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said,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put to death.”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killed.”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said, “Bring him up to me in the bed, so that I may kill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said,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said to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said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shalom.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said,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said to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said,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die.” {{field-off:Bible}}</w:t>
      </w:r>
    </w:p>
    <w:p w:rsidR="006C48C3" w:rsidRPr="003E1806" w:rsidRDefault="00E50994" w:rsidP="001618AF">
      <w:r>
        <w:t xml:space="preserve">[[@Bible:1Sa 20:32 ]][[20:32 &gt;&gt; 1Sa 20:32]] {{field-on:Bible}}  Jonathan answered Saul his father, “For what reason should he be put to death?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said to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said to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said to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said, “The sword of Goliath the Philistine, whom you killed in the Valley of Elah, is here wrapped in a cloth behind the ephod. If you want to take that, take it, for there is no other weapon here.” David said,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(modern Tell es-Safi or Tel Tsafit).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said to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die, Ahimelech, you and all your father’s household!” {{field-off:Bible}}</w:t>
      </w:r>
    </w:p>
    <w:p w:rsidR="006C48C3" w:rsidRPr="003E1806" w:rsidRDefault="00E50994" w:rsidP="001618AF">
      <w:r>
        <w:t xml:space="preserve">[[@Bible:1Sa 22:17 ]][[22:17 &gt;&gt; 1Sa 22:17]] {{field-on:Bible}}  The king said to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said to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said to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said,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said, “He will come down.” {{field-off:Bible}}</w:t>
      </w:r>
    </w:p>
    <w:p w:rsidR="006C48C3" w:rsidRPr="003E1806" w:rsidRDefault="00E50994" w:rsidP="001618AF">
      <w:r>
        <w:t xml:space="preserve">[[@Bible:1Sa 23:12 ]][[23:12 &gt;&gt; 1Sa 23:12]] {{field-on:Bible}}  Then David asked, “Will the men of Keilah surrender me and my men into the hand of Saul?” Yehowah said,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said,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said,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shall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Shalom to you and shalom to your household, and shalom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said to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said to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said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shalom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said,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said,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said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said to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die,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said,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said,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said to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said to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said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using ghost pits.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said to his servants, “Find me a woman who conjures up dead spirits using ghost pits, so that I may go to her and seek her advice by necromancy.” His servants said to him, “See, there is a woman in Endor who conjures up dead spirits using ghost pits.”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from your ghost pit, and bring me up whomever I name to you.” {{field-off:Bible}}</w:t>
      </w:r>
    </w:p>
    <w:p w:rsidR="006C48C3" w:rsidRPr="003E1806" w:rsidRDefault="00E50994" w:rsidP="001618AF">
      <w:r>
        <w:t xml:space="preserve">[[@Bible:1Sa 28:9 ]][[28:9 &gt;&gt; 1Sa 28:9]] {{field-on:Bible}}  The woman said to him, “See, you know what Saul has done, how he has banned from the land necromancers and wizards who conjure up dead spirits using ghost pits. So why are you setting a trap for my life, to make me die?”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said,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said to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said,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said,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said to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said,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said to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said,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and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said,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said,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said to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said,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replied to him, “Go up.” David asked, “To which city should I go?” Yehowah replied,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said,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replied,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said,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saying,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said to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and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said to Joab and to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said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killed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killed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said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said to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David the king went in and sat before Yehowah; he said,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replied,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replied to the king, “Jonathan still has a son who is lame in his feet.” {{field-off:Bible}}</w:t>
      </w:r>
    </w:p>
    <w:p w:rsidR="006C48C3" w:rsidRPr="003E1806" w:rsidRDefault="00E50994" w:rsidP="001618AF">
      <w:r>
        <w:t xml:space="preserve">[[@Bible:2Sa 9:4 ]][[9:4 &gt;&gt; 2Sa 9:4]] {{field-on:Bible}}  The king asked him, “Where is he?” Ziba replied to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answered,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said,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(adultery, bestiality, homosexuality, lesbianism, LGBTQ+, polyamory, pornography, foreign pagan lineage, child molestation, rape, incest, fornication, prostitution, etc.),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said to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and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put to death!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said to Nathan, “I have sinned against Yehowah.” Nathan replied to David, “Yehowah also has passed over your sin. You will not be killed.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said to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said to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(incest, child molestation, fornication, adultery, bestiality, homosexuality, lesbianism, LGBTQ+, polyamory, pornography, foreign pagan lineage, prostitution, etc.).  {{field-off:Bible}}</w:t>
      </w:r>
    </w:p>
    <w:p w:rsidR="006C48C3" w:rsidRPr="003E1806" w:rsidRDefault="00E50994" w:rsidP="001618AF">
      <w:r>
        <w:t xml:space="preserve">[[@Bible:2Sa 13:15 ]][[13:15 &gt;&gt; 2Sa 13:15]] {{field-on:Bible}}  Then Amnon hated Tamar with extreme hatred. He hated her even more than he had desired her. Amnon said to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said,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said,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said,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kill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said to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put him to death,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said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said,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said,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said to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said,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said to his servants, “See, Joab’s field is near mine, and he has barley there. Go and set it on fire.” So Absalom’s servants set the field on fire. So Joab’s servants came to him with their clothes torn and said,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saying, ‘Come here so I may send you to the king to say, “Why did I come from Geshur? It would be better for me to still be there. Now therefore, let me see the king’s face, and if I am guilty, let him kill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said to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said to him, “Go in shalom.” So Absalom arose and went to Hebron.  {{field-off:Bible}}</w:t>
      </w:r>
    </w:p>
    <w:p w:rsidR="006C48C3" w:rsidRPr="003E1806" w:rsidRDefault="00E50994" w:rsidP="001618AF">
      <w:r>
        <w:t xml:space="preserve">[[@Bible:2Sa 15:10 ]][[15:10 &gt;&gt; 2Sa 15:10]] {{field-on:Bible}}  But then Absalom sent spies throughout all the tribes of Israel, saying,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saying, “The hearts of the men of Israel are following after Absalom.” {{field-off:Bible}}</w:t>
      </w:r>
    </w:p>
    <w:p w:rsidR="006C48C3" w:rsidRPr="003E1806" w:rsidRDefault="00E50994" w:rsidP="001618AF">
      <w:r>
        <w:t xml:space="preserve">[[@Bible:2Sa 15:14 ]][[15:14 &gt;&gt; 2Sa 15:14]] {{field-on:Bible}}  So David said to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said to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said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said to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said to Zadok the priest, “Are you not a seer? Return into the city in shalom,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said to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replied,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replied to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answered,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asked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said,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said to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said to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told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and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will certainly go out with you myself, too.” {{field-off:Bible}}</w:t>
      </w:r>
    </w:p>
    <w:p w:rsidR="006C48C3" w:rsidRPr="003E1806" w:rsidRDefault="00E50994" w:rsidP="001618AF">
      <w:r>
        <w:t xml:space="preserve">[[@Bible:2Sa 18:3 ]][[18:3 &gt;&gt; 2Sa 18:3]] {{field-on:Bible}}  But the men said,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hacksilver and a belt.” {{field-off:Bible}}</w:t>
      </w:r>
    </w:p>
    <w:p w:rsidR="006C48C3" w:rsidRPr="003E1806" w:rsidRDefault="00E50994" w:rsidP="001618AF">
      <w:r>
        <w:t xml:space="preserve">[[@Bible:2Sa 18:12 ]][[18:12 &gt;&gt; 2Sa 18:12]] {{field-on:Bible}}  The man replied to Joab, “Even if I received 1,000-weight hacksilver,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said,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said to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said,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said,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said,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said,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saying,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said to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put to death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put to death today in Israel? For do I not know that today I am king over Israel?” {{field-off:Bible}}</w:t>
      </w:r>
    </w:p>
    <w:p w:rsidR="006C48C3" w:rsidRPr="003E1806" w:rsidRDefault="00E50994" w:rsidP="001618AF">
      <w:r>
        <w:t xml:space="preserve">[[@Bible:2Sa 19:23 ]][[19:23 &gt;&gt; 2Sa 19:23]] {{field-on:Bible}}  So the king said to Shimei, “You will not die.”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said to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said to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said,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city against the wall.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responded to him, “It is not a matter of silver or gold between us and Saul or his family. In the same way, it is not for us to put to death any man in Israel.” David replied,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said,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put to death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prayed,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except Yehowah, and who is a Rock except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said to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said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said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said to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said to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replied,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said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said to Ornan, “No, I insist on buying it at a price. I will not offer as a burnt offering to Yehowah my Divine One anything that costs me nothing.” So David bought the threshing floor and the oxen for 50-weight hacksilver.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saying,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said to him, “My master, you swore to your servant by Yehowah your Divine One, ‘Surely Solomon your son shall reign after me, and he shall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made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said, “Call to me Zadok the priest, Nathan the prophet, and Benaiah son of Jehoiada.” So they came before the king.  {{field-off:Bible}}</w:t>
      </w:r>
    </w:p>
    <w:p w:rsidR="006C48C3" w:rsidRPr="003E1806" w:rsidRDefault="00E50994" w:rsidP="001618AF">
      <w:r>
        <w:t xml:space="preserve">[[@Bible:1Ki 1:33 ]][[1:33 &gt;&gt; 1Ki 1:33]] {{field-on:Bible}}  The king said to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kill his servant with the sword.’” {{field-off:Bible}}</w:t>
      </w:r>
    </w:p>
    <w:p w:rsidR="006C48C3" w:rsidRPr="003E1806" w:rsidRDefault="00E50994" w:rsidP="001618AF">
      <w:r>
        <w:t xml:space="preserve">[[@Bible:1Ki 1:52 ]][[1:52 &gt;&gt; 1Ki 1:52]] {{field-on:Bible}}  Solomon said, “If he will show himself a worthy man, not a hair of his will fall to the earth, but if wickedness is found in him, he will die.” {{field-off:Bible}}</w:t>
      </w:r>
    </w:p>
    <w:p w:rsidR="006C48C3" w:rsidRPr="003E1806" w:rsidRDefault="00E50994" w:rsidP="001618AF">
      <w:r>
        <w:t xml:space="preserve">[[@Bible:1Ki 1:53 ]][[1:53 &gt;&gt; 1Ki 1:53]] {{field-on:Bible}}  So King Solomon sent men, who brought Adonijah down from the altar. He came and bowed down to King Solomon, and Solomon said to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put you to death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said, “Please speak to Solomon the king,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said,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put to death today.” {{field-off:Bible}}</w:t>
      </w:r>
    </w:p>
    <w:p w:rsidR="006C48C3" w:rsidRPr="003E1806" w:rsidRDefault="00E50994" w:rsidP="001618AF">
      <w:r>
        <w:t xml:space="preserve">[[@Bible:1Ki 2:25 ]][[2:25 &gt;&gt; 1Ki 2:25]] {{field-on:Bible}}  So King Solomon sent Benaiah son of Jehoiada, and Benaiah found Adonijah and put him to death.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put you to death,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saying, “Go, execute him.” {{field-off:Bible}}</w:t>
      </w:r>
    </w:p>
    <w:p w:rsidR="006C48C3" w:rsidRPr="003E1806" w:rsidRDefault="00E50994" w:rsidP="001618AF">
      <w:r>
        <w:t xml:space="preserve">[[@Bible:1Ki 2:30 ]][[2:30 &gt;&gt; 1Ki 2:30]] {{field-on:Bible}}  So Benaiah came to the tent of Yehowah and said to him, “The king says,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said to him, “Do as he has said. Kill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and to his household, and to his throne, may there be shalom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said to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die. Your blood will be on your own head.” {{field-off:Bible}}</w:t>
      </w:r>
    </w:p>
    <w:p w:rsidR="006C48C3" w:rsidRPr="003E1806" w:rsidRDefault="00E50994" w:rsidP="001618AF">
      <w:r>
        <w:t xml:space="preserve">[[@Bible:1Ki 2:38 ]][[2:38 &gt;&gt; 1Ki 2:38]] {{field-on:Bible}}  So Shimei said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die?’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put Shimei to death.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said,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shall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6,600 liters of fine flour and 13,200 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shalom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Yehowah's temple. This happened in the 480th (possibly 1,480th)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4,000 kilograms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(may be modern Haql, Saudia Arabia), which is near Elath (may be modern Al Humidah, Saudi Arabia)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modern Yemen)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(Kingdom of Saba)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4,000 kilograms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hacksilver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(foreign pagan lineage, child molestation, rape, fornication, adultery, bestiality, homosexuality, lesbianism, LGBTQ+, polyamory, pornography, incest, prostitution, etc.).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(abortion today),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(abortion today),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and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(abortion today) the deity of Moab, and Milcom (abortion today)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said to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said,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and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said to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said to the man of the Almighty, “Come home with me and refresh yourself, and I will give you a reward.” {{field-off:Bible}}</w:t>
      </w:r>
    </w:p>
    <w:p w:rsidR="006C48C3" w:rsidRPr="003E1806" w:rsidRDefault="00E50994" w:rsidP="001618AF">
      <w:r>
        <w:t xml:space="preserve">[[@Bible:1Ki 13:8 ]][[13:8 &gt;&gt; 1Ki 13:8]] {{field-on:Bible}}  The man of the Almighty said to the king, “Even if you give me half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said to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said to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and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spoke to his sons, “Saddle my donkey,” and they saddled it.  {{field-off:Bible}}</w:t>
      </w:r>
    </w:p>
    <w:p w:rsidR="006C48C3" w:rsidRPr="003E1806" w:rsidRDefault="00E50994" w:rsidP="001618AF">
      <w:r>
        <w:t xml:space="preserve">[[@Bible:1Ki 13:28 ]][[13:28 &gt;&gt; 1Ki 13:28]] {{field-on:Bible}}  He went and found the body left in the road, and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(homosexuality, child molestation, rape, fornication, adultery, bestiality, lesbianism, LGBTQ+, polyamory, pornography, foreign pagan lineage, incest, prostitution, etc.).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(prostitution, homosexuality, child molestation, rape, fornication, adultery, bestiality, lesbianism, LGBTQ+, polyamory, pornography, foreign pagan lineage, incest, etc.).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hacksilver.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(abortion today),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says,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replied to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said,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and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said to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1540 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said, “Fill four jars with water and pour it on the burnt offering and on the wood.” {{field-off:Bible}}</w:t>
      </w:r>
    </w:p>
    <w:p w:rsidR="006C48C3" w:rsidRPr="003E1806" w:rsidRDefault="00E50994" w:rsidP="001618AF">
      <w:r>
        <w:t xml:space="preserve">[[@Bible:1Ki 18:34 ]][[18:34 &gt;&gt; 1Ki 18:34]] {{field-on:Bible}}  Then he said, “Do it a second time,” and they did it a second time. Once more he said,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said to them, “Take the prophets of Baal. Do not let one of them escape.” So they took them, and Elijah brought the prophets of Baal down to the brook Kishon and killed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said,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said to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replied,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of the cave. Then a voice came to him that asked, “What are you doing here, Elijah?” {{field-off:Bible}}</w:t>
      </w:r>
    </w:p>
    <w:p w:rsidR="006C48C3" w:rsidRPr="003E1806" w:rsidRDefault="00E50994" w:rsidP="001618AF">
      <w:r>
        <w:t xml:space="preserve">[[@Bible:1Ki 19:14 ]][[19:14 &gt;&gt; 1Ki 19:14]] {{field-on:Bible}}  Elijah replied,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said to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said, “Please let me kiss my father and my mother, and then I will follow you.” Then Elijah said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replied, “By whom?” Yehowah replied,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said,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said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spoke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said to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said,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said,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said,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your life will be given for his life, or else you will pay 3,000-weight hacksilver!’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says,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replied to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stone him to death.”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stoned and is dead.”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says,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and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and put sackcloth on his body and fasted, and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said,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commanded,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say.”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said, “I saw all Israel scattered to the mountains, like sheep who have no shepherd, and Yehowah said, ‘These have no master. Let every man return to his house in peace.’” {{field-off:Bible}}</w:t>
      </w:r>
    </w:p>
    <w:p w:rsidR="006C48C3" w:rsidRPr="003E1806" w:rsidRDefault="00E50994" w:rsidP="001618AF">
      <w:r>
        <w:t xml:space="preserve">[[@Bible:1Ki 22:18 ]][[22:18 &gt;&gt; 1Ki 22:18]] {{field-on:Bible}}  So the king of Israel asked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said,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said to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says,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said to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(homosexuality, child molestation, rape, fornication, adultery, bestiality, lesbianism, LGBTQ+, polyamory, pornography, foreign pagan lineage, incest, prostitution, etc.).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said to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said,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says,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implored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said,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says this, ‘Make this dry river valley full of trenches.’ {{field-off:Bible}}</w:t>
      </w:r>
    </w:p>
    <w:p w:rsidR="006C48C3" w:rsidRPr="003E1806" w:rsidRDefault="00E50994" w:rsidP="001618AF">
      <w:r>
        <w:t xml:space="preserve">[[@Bible:2Ki 3:17 ]][[3:17 &gt;&gt; 2Ki 3:17]] {{field-on:Bible}}  For Yehowah says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(abortion today).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said, “Your servant has nothing in the house, except a pot of oil.” {{field-off:Bible}}</w:t>
      </w:r>
    </w:p>
    <w:p w:rsidR="006C48C3" w:rsidRPr="003E1806" w:rsidRDefault="00E50994" w:rsidP="001618AF">
      <w:r>
        <w:t xml:space="preserve">[[@Bible:2Ki 4:3 ]][[4:3 &gt;&gt; 2Ki 4:3]] {{field-on:Bible}}  Then Elisha said,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said to her son, “Bring me another jar.” But he said to her, “There are no more jars.” Then the oil stopped flowing.  {{field-off:Bible}}</w:t>
      </w:r>
    </w:p>
    <w:p w:rsidR="006C48C3" w:rsidRPr="003E1806" w:rsidRDefault="00E50994" w:rsidP="001618AF">
      <w:r>
        <w:t xml:space="preserve">[[@Bible:2Ki 4:7 ]][[4:7 &gt;&gt; 2Ki 4:7]] {{field-on:Bible}}  Then she came and told the man of the Almighty. He said,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said,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said to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said to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said to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said,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hacksilver,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and went away and said, “Look, I thought he would surely come out to me and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shalom.”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said, “Everything is alright. My master has sent me, saying, ‘See, now there have come to me from the hill country of Ephraim two young men of the sons of the prophets. Please give them 3,000-weight hacksilver and two changes of clothes.’” {{field-off:Bible}}</w:t>
      </w:r>
    </w:p>
    <w:p w:rsidR="006C48C3" w:rsidRPr="003E1806" w:rsidRDefault="00E50994" w:rsidP="001618AF">
      <w:r>
        <w:t xml:space="preserve">[[@Bible:2Ki 5:23 ]][[5:23 &gt;&gt; 2Ki 5:23]] {{field-on:Bible}}  Naaman replied, “I am pleased to give you 6,000-weight.” Naaman urged Gehazi and tied 6,000-weight hacksilver in two bags, with two changes of clothes, and laid them on two of his servants, who carried the bags of hacksilver before Gehazi.  {{field-off:Bible}}</w:t>
      </w:r>
    </w:p>
    <w:p w:rsidR="006C48C3" w:rsidRPr="003E1806" w:rsidRDefault="00E50994" w:rsidP="001618AF">
      <w:r>
        <w:t xml:space="preserve">[[@Bible:2Ki 5:24 ]][[5:24 &gt;&gt; 2Ki 5:24]] {{field-on:Bible}}  When Gehazi came to the hill, he took the bags of hacksilver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said, “Please go with your servants.” Elisha answered,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said,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said,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hacksilver, and the fourth part of a kab of dove’s dung for 5-weight hacksilver.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says: ‘Tomorrow about this time 7 liters of fine flour will be sold for one weight, and 14 liters of barley for one 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replied,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commanding,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said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and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said to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said,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said,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said,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commanded,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and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commanded,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said,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and cavalry and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take the heads of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killed them, seventy persons, put their heads in baskets, and sent them to Jehu in Jezreel.  {{field-off:Bible}}</w:t>
      </w:r>
    </w:p>
    <w:p w:rsidR="006C48C3" w:rsidRPr="003E1806" w:rsidRDefault="00E50994" w:rsidP="001618AF">
      <w:r>
        <w:t xml:space="preserve">[[@Bible:2Ki 10:8 ]][[10:8 &gt;&gt; 2Ki 10:8]] {{field-on:Bible}}  A messenger came to Jehu, saying, “They have brought the heads of the king’s sons.” So he said, “Put them in two heaps at the entrance of the gate until dawn.” {{field-off:Bible}}</w:t>
      </w:r>
    </w:p>
    <w:p w:rsidR="006C48C3" w:rsidRPr="003E1806" w:rsidRDefault="00E50994" w:rsidP="001618AF">
      <w:r>
        <w:t xml:space="preserve">[[@Bible:2Ki 10:9 ]][[10:9 &gt;&gt; 2Ki 10:9]] {{field-on:Bible}}  At dawn, Jehu went out and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killed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Beth Eked of the shepherd,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said to his own men, “Take them alive.” So they took them alive and killed them at the well of Beth Eked, all forty-two men.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killed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not live.” But Jehu did this deceitfully, with the intent to kill the worshipers of Baal.  {{field-off:Bible}}</w:t>
      </w:r>
    </w:p>
    <w:p w:rsidR="006C48C3" w:rsidRPr="003E1806" w:rsidRDefault="00E50994" w:rsidP="001618AF">
      <w:r>
        <w:t xml:space="preserve">[[@Bible:2Ki 10:20 ]][[10:20 &gt;&gt; 2Ki 10:20]] {{field-on:Bible}}  Jehu said,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said to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his life will be taken for the life of the one who escaped.” {{field-off:Bible}}</w:t>
      </w:r>
    </w:p>
    <w:p w:rsidR="006C48C3" w:rsidRPr="003E1806" w:rsidRDefault="00E50994" w:rsidP="001618AF">
      <w:r>
        <w:t xml:space="preserve">[[@Bible:2Ki 10:25 ]][[10:25 &gt;&gt; 2Ki 10:25]] {{field-on:Bible}}  So then as soon as Jehu finished offering the burnt offering, he said to the guard and to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and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and the Reubenites, and the Manassites, from Aroer, which is by the Valley of the Arnon,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killed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and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and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and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implored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said,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said to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killed the servants who had murdered his father, the king.  {{field-off:Bible}}</w:t>
      </w:r>
    </w:p>
    <w:p w:rsidR="006C48C3" w:rsidRPr="003E1806" w:rsidRDefault="00E50994" w:rsidP="001618AF">
      <w:r>
        <w:t xml:space="preserve">[[@Bible:2Ki 14:6 ]][[14:6 &gt;&gt; 2Ki 14:6]] {{field-on:Bible}}  Yet he did not put the sons of the murderers to death; instead, he acted according to what was written in the law, in the Book of Moses, as Yehowah had commanded, “The fathers must not be put to death for their children, neither must the children be put to death for their parents. Instead, every person must be put to death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hacksilver,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hacksilver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(abortion today),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saying,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and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(abortion today),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(abortion today).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hacksilver and 1,000 kilograms (one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trees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said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to them, “Say to your master: ‘Yehowah says,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“Say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says,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and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says,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says: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replied, “This will be the sign for you from Yehowah, that Yehowah will do the thing that he has spoken. Shall the shadow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and precious oil, and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[[@Bible:2Ki 20:18 ]][[20:18 &gt;&gt; 2Ki 20:18]] {{field-on:Bible}}  ‘The sons born from you, whom you yourself have fathered, they will take them away, and they will become officials in the palace of the king of Babylon.’” {{field-off:Bible}}</w:t>
      </w:r>
    </w:p>
    <w:p w:rsidR="006C48C3" w:rsidRPr="003E1806" w:rsidRDefault="00E50994" w:rsidP="001618AF">
      <w:r>
        <w:t xml:space="preserve">[[@Bible:2Ki 20:19 ]][[20:19 &gt;&gt; 2Ki 20:19]] {{field-on:Bible}}  Then Hezekiah said to Isaiah, “The word of Yehowah that you have spoken is good.” For he thought, “Will there not be shalom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(abortion today); he performed soothsaying and sorcery and consulted with necromancers and wizards who conjured up dead spirits using ghost pits.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(includes abortion).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killed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saying,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said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his own servant,  {{field-off:Bible}}</w:t>
      </w:r>
    </w:p>
    <w:p w:rsidR="006C48C3" w:rsidRPr="003E1806" w:rsidRDefault="00E50994" w:rsidP="001618AF">
      <w:r>
        <w:t xml:space="preserve">[[@Bible:2Ki 22:13 ]][[22:13 &gt;&gt; 2Ki 22:13]] {{field-on:Bible}}  “Go and consult with Yehowah for me, and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says: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says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shalom.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(homosexuality, child molestation, rape, fornication, adultery, bestiality, lesbianism, LGBTQ+, polyamory, pornography, foreign pagan lineage, incest, prostitution, etc.).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(abortion today).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Josiah the king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Solomon the king of Israel had built for Ashtoreth, the detestable idol of the Sidonians; for Chemosh, the detestable idol of Moab; and for Milcom (abortion today),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told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using ghost pits.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said,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(includes abortion).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put them to death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to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said Saul to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using a ghost pit.So Saul died, because he was unfaithful to Yehowah. He did not obey Yehowah’s instructions, but asked for advice from a necromancer who conjured up dead spirits using a ghost pit.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said to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Shalom, may shalom be to whoever helps you. May shalom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said,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said,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David the king went in and sat before Yehowah; he said,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said,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hacksilver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and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said to Joab and to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said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said to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said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said to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said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hacksilver,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David the king,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David the king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try to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hacksilver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Almighty’s temple 165.084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hacksilver,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David the king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and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said,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and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say,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David the king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great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 days,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(may be modern Haql, Saudia Arabia) and Elath (may be modern Al Humidah),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said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and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said,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said,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said,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incense altars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shalom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put to death,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shalom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Asa the king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hacksilver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said,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said, “I saw all Israel scattered on the mountains, like sheep who have no shepherd, and Yehowah said, ‘These have no master. Let every man return to his house in shalom.’”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says: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shall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said,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said,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hacksilver,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be healed in Jezreel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killed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killed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killed.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kill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killed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killed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Joash the king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turn of the year,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killed the servants who had murdered his father, the king.  {{field-off:Bible}}</w:t>
      </w:r>
    </w:p>
    <w:p w:rsidR="006C48C3" w:rsidRPr="003E1806" w:rsidRDefault="00E50994" w:rsidP="001618AF">
      <w:r>
        <w:t xml:space="preserve">[[@Bible:2Ch 25:4 ]][[25:4 &gt;&gt; 2Ch 25:4]] {{field-on:Bible}}  But he did not put the children of the murderers to death, but acted according to what was written in the law, in the Book of Moses, as Yehowah had commanded, “The fathers must not die for the children, nor must the children die for the fathers. Instead, every person must die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hacksilver.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hacksilver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Uzziah, the king,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Uzziah, the king,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hacksilver,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(abortion today),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and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Hezekiah, the king, inside the palace and said,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Hezekiah the king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said,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great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 days,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Hezekiah, the king,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and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(abortion today). He performed soothsaying and sorcery; he read omens; and he consulted with wizards and necromancers who conjured up dead spirits using ghost pits.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implored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killed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incense altars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incense altars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says: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shalom,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hacksilver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 rests. It observed its Sabbath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Artaxerxes the king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Artaxerxes the king: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shalom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Darius the king.  {{field-off:Bible}}</w:t>
      </w:r>
    </w:p>
    <w:p w:rsidR="006C48C3" w:rsidRPr="003E1806" w:rsidRDefault="00E50994" w:rsidP="001618AF">
      <w:r>
        <w:t xml:space="preserve">[[@Bible:Ezr 5:7 ]][[5:7 &gt;&gt; Ezr 5:7]] {{field-on:Bible}}  They sent a report, writing this to King Darius, “May all shalom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death,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pled to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(foreign pagan lineage, child molestation, rape, fornication, adultery, bestiality, homosexuality, lesbianism, LGBTQ+, polyamory, pornography, incest, prostitution, etc.).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shalom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make mixed marriages with these abominable people (foreign pagan lineage, child molestation, rape, fornication, adultery, bestiality, homosexuality, lesbianism, LGBTQ+, polyamory, pornography, incest, prostitution, etc.)?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(foreign pagan lineage, child molestation, rape, fornication, adultery, bestiality, homosexuality, lesbianism, LGBTQ+, polyamory, pornography, incest, prostitution, etc.).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(foreign pagan lineage, child molestation, rape, fornication, adultery, bestiality, homosexuality, lesbianism, LGBTQ+, polyamory, pornography, incest, prostitution, etc.).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and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Artaxerxes I Longimanus the king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shall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and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and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and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said to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and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Artaxerxes I Longimanus the king,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said to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saying, “Hush! For this day is set apart. Do not be grieved.” {{field-off:Bible}}</w:t>
      </w:r>
    </w:p>
    <w:p w:rsidR="006C48C3" w:rsidRPr="003E1806" w:rsidRDefault="00E50994" w:rsidP="001618AF">
      <w:r>
        <w:t xml:space="preserve">[[@Bible:Neh 8:12 ]][[8:12 &gt;&gt; Neh 8:12]] {{field-on:Bible}}  Then all the people went their way to eat and to drink and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and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and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and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and on our priests, and on our prophets, and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contracted by other Jews.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Jehonathan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(adultery, bestiality, homosexuality, lesbianism, LGBTQ+, polyamory, pornography, child molestation, rape, incest, fornication, prostitution, etc.).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shall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(adultery, bestiality, homosexuality, lesbianism, LGBTQ+, polyamory, pornography, child molestation, rape, incest, fornication, prostitution, etc.)?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hanged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put the Jews to death.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put to death,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hanged Haman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shalom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said,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said,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said,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said,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secretly aborted (Strong’s # H5309; abortion today),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said,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Sovereign.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Sovereign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Sovereign.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say to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Sovereign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Sovereign.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(abortion today).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Sovereign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Sovereign;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Sovereign,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torrents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Sovereign,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Sovereign.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Sovereign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Sovereign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shalom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Sovereign,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Sovereign will be your treasure, precious silver to you.  {{field-off:Bible}}</w:t>
      </w:r>
    </w:p>
    <w:p w:rsidR="006C48C3" w:rsidRPr="003E1806" w:rsidRDefault="00E50994" w:rsidP="001618AF">
      <w:r>
        <w:t xml:space="preserve">[[@Bible:Jb 22:26 ]][[22:26 &gt;&gt; Jb 22:26]] {{field-on:Bible}}  For then you will take pleasure in the Sovereign;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Sovereign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Sovereign?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(bestiality, homosexuality, lesbianism, LGBTQ+, polyamory, pornography, foreign pagan lineage, child molestation, rape, incest, fornication, prostitution, etc.).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shalom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Sovereign,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Sovereign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Sovereign.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Sovereign: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hacksilver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Sovereign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Sovereign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(adultery, bestiality, homosexuality, lesbianism, LGBTQ+, polyamory, pornography, foreign pagan lineage, child molestation, rape, incest, fornication, prostitution, etc.).  {{field-off:Bible}}</w:t>
      </w:r>
    </w:p>
    <w:p w:rsidR="006C48C3" w:rsidRPr="003E1806" w:rsidRDefault="00E50994" w:rsidP="001618AF">
      <w:r>
        <w:t xml:space="preserve">[[@Bible:Jb 31:11 ]][[31:11 &gt;&gt; Jb 31:11]] {{field-on:Bible}}  For that would be a terrible crime; indeed, it would be a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Sovereign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Sovereign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Sovereign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Sovereign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Sovereign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Sovereign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(homosexuality, child molestation, rape, fornication, adultery, bestiality, lesbianism, LGBTQ+, polyamory, pornography, foreign pagan lineage, incest, prostitution, etc.).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Sovereign,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say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killed people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Sovereign?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hacksilver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Messiah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(Yehowah-Kabodhi),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shalom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(Yehowah-Melek ‘Olam);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say,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(Yehowah-Sel’i), my fortress, the One who brings me to safety (Yehowah-Mephalti); he is my Divine One (Yehowah-Eli), my Rock; I take refuge in him. He is my shield, the horn of my salvation (Yehowah-Keren-Yish’i),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except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The sun rises from the one horizon and crosses the sky to the other; nothing escapes its heat (Gen. 1:14).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(Yehowah-Hoshe’ah)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(no abortion)!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(Yehowah-Rohi; Yehowah-Ra’ah);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(Yehowah-‘Izuz ‘Gibbor); Yehowah, mighty in battle (Yehowah-Gibbor Milchamah).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(includes abortion),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(Yehowah-‘Ori)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shalom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(Yehowah-Uzi)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Messiah.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Almighty!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shalom.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say,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and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shalom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shalom, but they devise deceitful words against those in our land who live in shalom.  {{field-off:Bible}}</w:t>
      </w:r>
    </w:p>
    <w:p w:rsidR="006C48C3" w:rsidRPr="003E1806" w:rsidRDefault="00E50994" w:rsidP="001618AF">
      <w:r>
        <w:t xml:space="preserve">[[@Bible:Psa 35:21 ]][[35:21 &gt;&gt; Psa 35:21]] {{field-on:Bible}}  They open their mouths wide against me; they said,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say,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shalom.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shalom.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and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said,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(bestiality, homosexuality, lesbianism, LGBTQ+, polyamory, pornography, foreign pagan lineage, child molestation, rape, incest, fornication, prostitution, etc.).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shalom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the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aborted child (abortion today)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and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Sovereign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shalom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shalom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skies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the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the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the children of death alive.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and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shalom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and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Sovereign.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(Yehowah-Machsi)!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(includes abortion).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  {{field-off:Bible}}</w:t>
      </w:r>
    </w:p>
    <w:p w:rsidR="006C48C3" w:rsidRPr="003E1806" w:rsidRDefault="00E50994" w:rsidP="001618AF">
      <w:r>
        <w:t xml:space="preserve">[[@Bible:Psa 94:11 ]][[94:11 &gt;&gt; Psa 94:11]] {{field-on:Bible}}  Yehowah knows the thoughts of men,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death.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(Yehowah-HaMelek).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death.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said,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said,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(abortion today).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give us victory!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search out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hacksilver.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shalom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shalom of Jerusalem! “May those who love you have success.  {{field-off:Bible}}</w:t>
      </w:r>
    </w:p>
    <w:p w:rsidR="006C48C3" w:rsidRPr="003E1806" w:rsidRDefault="00E50994" w:rsidP="001618AF">
      <w:r>
        <w:t xml:space="preserve">[[@Bible:Psa 122:7 ]][[122:7 &gt;&gt; Psa 122:7]] {{field-on:Bible}}  May there be shalom within the walls that defend you, and may they have shalom within your fortresses.” {{field-off:Bible}}</w:t>
      </w:r>
    </w:p>
    <w:p w:rsidR="006C48C3" w:rsidRPr="003E1806" w:rsidRDefault="00E50994" w:rsidP="001618AF">
      <w:r>
        <w:t xml:space="preserve">[[@Bible:Psa 122:8 ]][[122:8 &gt;&gt; Psa 122:8]] {{field-on:Bible}}  For the sake of my brothers and my friends, I will say, “May there be shalom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shalom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said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shalom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before the deities I will sing praises to you.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kill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mighty heavens.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shall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(bestiality, homosexuality, lesbianism, LGBTQ+, polyamory, pornography, foreign pagan lineage, child molestation, rape, incest, fornication, prostitution, etc.).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and keep my commandments in your heart,  {{field-off:Bible}}</w:t>
      </w:r>
    </w:p>
    <w:p w:rsidR="006C48C3" w:rsidRPr="003E1806" w:rsidRDefault="00E50994" w:rsidP="001618AF">
      <w:r>
        <w:t xml:space="preserve">[[@Bible:Prov 3:2 ]][[3:2 &gt;&gt; Prov 3:2]] {{field-on:Bible}}  for length of days and years of life and shalom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shalom.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(bestiality, homosexuality, lesbianism, LGBTQ+, polyamory, pornography, foreign pagan lineage, child molestation, rape, incest, fornication, prostitution, etc.),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(bestiality, homosexuality, lesbianism, LGBTQ+, polyamory, pornography, foreign pagan lineage, child molestation, rape, incest, fornication, prostitution, etc.)?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(includes abortion),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(bestiality, homosexuality, lesbianism, LGBTQ+, polyamory, pornography, foreign pagan lineage, child molestation, rape, incest, fornication, prostitution, etc.).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(bestiality, homosexuality, lesbianism, LGBTQ+, polyamory, pornography, foreign pagan lineage, child molestation, rape, incest, fornication, prostitution, etc.).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hacksilver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shalom.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the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hacksilver.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lots are thrown into the lap, but the decision is from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(fornication, adultery, bestiality, homosexuality, lesbianism, LGBTQ+, polyamory, pornography, foreign pagan lineage, child molestation, rape, incest, prostitution, etc.).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(fornication, bestiality, homosexuality, lesbianism, LGBTQ+, polyamory, pornography, foreign pagan lineage, child molestation, rape, incest, prostitution, etc.);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(fornication, adultery, bestiality, homosexuality, lesbianism, LGBTQ+, polyamory, pornography, foreign pagan lineage, child molestation, rape, incest, prostitution, etc.).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(fornication, bestiality, homosexuality, lesbianism, LGBTQ+, polyamory, pornography, foreign pagan lineage, child molestation, rape, incest, adultery, prostitution, etc.).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(adultery, fornication, bestiality, homosexuality, lesbianism, LGBTQ+, polyamory, pornography, foreign pagan lineage, child molestation, rape, incest, prostitution, etc.).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he will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and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and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and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and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aborted baby (abortion today)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and examine and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and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and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and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and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(Hazazon Tamar; modern Tall al-Gurn).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hacksilver for its fruit.  {{field-off:Bible}}</w:t>
      </w:r>
    </w:p>
    <w:p w:rsidR="006C48C3" w:rsidRPr="003E1806" w:rsidRDefault="00E50994" w:rsidP="001618AF">
      <w:r>
        <w:t xml:space="preserve">[[@Bible:Song 8:12 ]][[8:12 &gt;&gt; Song 8:12]] {{field-on:Bible}}  My vineyard is my own; the 1,000-weight hacksilver belongs to you, my dear Solomon, and the 200-weight hacksilver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and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(includes abortion), your fingers with iniquity.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and against every high tower, and against every impregnable wall,  {{field-off:Bible}}</w:t>
      </w:r>
    </w:p>
    <w:p w:rsidR="006C48C3" w:rsidRPr="003E1806" w:rsidRDefault="00E50994" w:rsidP="001618AF">
      <w:r>
        <w:t xml:space="preserve">[[@Bible:Isa 2:16 ]][[2:16 &gt;&gt; Isa 2:16]] {{field-on:Bible}}  and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and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(includes abortion);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and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shall I send; who will go for us?” Then I answered, “Here I am; send me.” {{field-off:Bible}}</w:t>
      </w:r>
    </w:p>
    <w:p w:rsidR="006C48C3" w:rsidRPr="003E1806" w:rsidRDefault="00E50994" w:rsidP="001618AF">
      <w:r>
        <w:t xml:space="preserve">[[@Bible:Isa 6:9 ]][[6:9 &gt;&gt; Isa 6:9]] {{field-on:Bible}}  He said,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and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says,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said,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shall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hacksilver,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and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and fall and be broken, and they will draw close, and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using ghost pits.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Shalom. {{field-off:Bible}}</w:t>
      </w:r>
    </w:p>
    <w:p w:rsidR="006C48C3" w:rsidRPr="003E1806" w:rsidRDefault="00E50994" w:rsidP="001618AF">
      <w:r>
        <w:t xml:space="preserve">[[@Bible:Isa 9:7 ]][[9:7 &gt;&gt; Isa 9:7]] {{field-on:Bible}}  Of the increase of his government and of shalom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says,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says,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Sovereign.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 images.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and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using ghost pits.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say,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said,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extremely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shalom,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shalom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(including abortion),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incense altars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out of a ghost pit,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imploring, “Read this, please.” He also says, “I cannot, for it is sealed.” {{field-off:Bible}}</w:t>
      </w:r>
    </w:p>
    <w:p w:rsidR="006C48C3" w:rsidRPr="003E1806" w:rsidRDefault="00E50994" w:rsidP="001618AF">
      <w:r>
        <w:t xml:space="preserve">[[@Bible:Isa 29:12 ]][[29:12 &gt;&gt; Isa 29:12]] {{field-on:Bible}}  If the Book is given to one who cannot read, imploring,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eliminated,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and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shalom;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money?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lots for their places, and his hand has measured it out for them by a cord.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Jews’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said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to them, “Say to your master: ‘Yehowah says,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says,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said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says: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shall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said,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officials in the palace of the king of Babylon.’” {{field-off:Bible}}</w:t>
      </w:r>
    </w:p>
    <w:p w:rsidR="006C48C3" w:rsidRPr="003E1806" w:rsidRDefault="00E50994" w:rsidP="001618AF">
      <w:r>
        <w:t xml:space="preserve">[[@Bible:Isa 39:8 ]][[39:8 &gt;&gt; Isa 39:8]] {{field-on:Bible}}  Then Hezekiah said to Isaiah, “The word of Yehowah that you have spoken is good.” For he thought, “There will be shalom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replies,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(Yehowah-Bara)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said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military force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currents.’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shalom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hacksilver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shalom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shalom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says,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(Yehowah-Y'shua) and your Redeemer (Yehowah-Go’el),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shall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says,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shalom,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(in expiation)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shalom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cut off from the land of the living;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shalom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shalom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hacksilver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to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heavens and do not return there unless they saturate the earth and make it produce and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says, “Observe what is right, do what is just; for my salvation is near,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shalom;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(fornication, adultery, bestiality, homosexuality, lesbianism, LGBTQ+, polyamory, pornography, foreign pagan lineage, child molestation, rape, incest, prostitution, etc.).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(abortion today),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Shalom, shalom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shalom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day,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(includes abortion)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(includes abortion). Their thoughts are thoughts of sin; violence and destruction are their roads.  {{field-off:Bible}}</w:t>
      </w:r>
    </w:p>
    <w:p w:rsidR="006C48C3" w:rsidRPr="003E1806" w:rsidRDefault="00E50994" w:rsidP="001618AF">
      <w:r>
        <w:t xml:space="preserve">[[@Bible:Isa 59:8 ]][[59:8 &gt;&gt; Isa 59:8]] {{field-on:Bible}}  The Way of shalom they do not know, and there is no justice in their paths. They have made crooked paths; whoever travels these paths does not know shalom.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says Yehowah (Rom. 11:26-27), “my Ruach who is upon you, and my words which I have put in your mouth, will not leave your mouth, or go out of the mouth of your children, or go out of the mouth of your children’s children,” says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shall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(Yehowah-Moshi’ech) and your Redeemer (Yehowah-Go’el),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shalom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shall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headgear instead of ashes, oil of joy instead of mourning, a tallit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headgear,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said,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(Yehowah-Ga'al)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says,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says,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says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(no abortion).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shalom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executes judgment on mankind by fire and with his sword. Those killed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set you apart;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(Yehowah-Maqor Chaim Mayim)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(includes abortion).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(child molestation, rape, fornication, adultery, bestiality, homosexuality, lesbianism, LGBTQ+, polyamory, pornography, foreign pagan lineage, incest, etc.).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Josiah the king, “Do you see how Israel is faithless to me? She goes to every high mountain and under every leafy tree, and there she acts like a promiscuous woman (bestiality, homosexuality, lesbianism, LGBTQ+, polyamory, pornography, foreign pagan lineage, child molestation, rape, incest, fornication, adultery, prostitution, etc.).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(child molestation, rape, fornication, bestiality, homosexuality, lesbianism, LGBTQ+, polyamory, pornography, foreign pagan lineage, incest, etc.).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says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‘Shalom! Shalom!’ when there is no shalom.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says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says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says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says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(includes abortion),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(child molestation, rape, fornication, bestiality, homosexuality, lesbianism, LGBTQ+, polyamory, pornography, foreign pagan lineage, incest, prostitution, etc.)?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says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(abortion today),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and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says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“Shalom, shalom,” but there was no shalom.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says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shalom,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shalom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Declare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says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says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says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says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says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says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says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(adultery, bestiality, homosexuality, lesbianism, LGBTQ+, polyamory, pornography, foreign pagan lineage, child molestation, rape, incest, fornication, prostitution, etc.)!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says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shalom,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says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shalom,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says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‘and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(Yehowah-Ma’ozi)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says,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said this to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says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says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(includes abortion).  {{field-off:Bible}}</w:t>
      </w:r>
    </w:p>
    <w:p w:rsidR="006C48C3" w:rsidRPr="003E1806" w:rsidRDefault="00E50994" w:rsidP="001618AF">
      <w:r>
        <w:t xml:space="preserve">[[@Bible:Jer 19:5 ]][[19:5 &gt;&gt; Jer 19:5]] {{field-on:Bible}}  They built the high places of Baal to burn their sons in the fire as burnt offerings to him (abortion today),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says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says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(no abortion),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says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and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says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says,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says,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says this, “Perform justice and righteousness, and anyone who has been robbed, rescue him from the hand of the oppressor. Do not mistreat any sojourning foreigner in your land, or any orphan or widow. Do not commit violence or pour out innocent blood in this place (includes abortion).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says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(includes abortion), for producing oppression and crushing of others.  {{field-off:Bible}}</w:t>
      </w:r>
    </w:p>
    <w:p w:rsidR="006C48C3" w:rsidRPr="003E1806" w:rsidRDefault="00E50994" w:rsidP="001618AF">
      <w:r>
        <w:t xml:space="preserve">[[@Bible:Jer 22:18 ]][[22:18 &gt;&gt; Jer 22:18]] {{field-on:Bible}}  Therefore, Yehowah says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said,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says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(Yehowah-Tsidkenu).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(bestiality, homosexuality, lesbianism, LGBTQ+, polyamory, pornography, foreign pagan lineage, child molestation, rape, incest, fornication, prostitution, etc.).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(bestiality, homosexuality, lesbianism, LGBTQ+, polyamory, pornography, foreign pagan lineage, child molestation, rape, incest, fornication, prostitution, etc.).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says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says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shalom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says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and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says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says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says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die!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die,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die,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says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put him to death?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put him to death,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put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shalom,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says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says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Jehoiachin the king,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shalom of the city where I have caused you to be exiled, and intercede with Yehowah on its behalf, since there will be shalom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shalom and not for disaster, to give you a future and hope.  {{field-off:Bible}}</w:t>
      </w:r>
    </w:p>
    <w:p w:rsidR="006C48C3" w:rsidRPr="003E1806" w:rsidRDefault="00E50994" w:rsidP="001618AF">
      <w:r>
        <w:t xml:space="preserve">[[@Bible:Jer 29:12 ]][[29:12 &gt;&gt; Jer 29:12]] {{field-on:Bible}}  Then you will call to me, and go and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say this about Ahab son of Kolaiah and Zedekiah son of Maaseiah, who prophesy falsely to you in my name: See, I am about to put them into the hand of Nebuchadnezzar king of Babylon. He will kill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(bestiality, homosexuality, lesbianism, LGBTQ+, polyamory, pornography, foreign pagan lineage, child molestation, rape, incest, fornication, prostitution, etc.)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says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You should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says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shalom.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anxiety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Israel,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says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hacksilver.  {{field-off:Bible}}</w:t>
      </w:r>
    </w:p>
    <w:p w:rsidR="006C48C3" w:rsidRPr="003E1806" w:rsidRDefault="00E50994" w:rsidP="001618AF">
      <w:r>
        <w:t xml:space="preserve">[[@Bible:Jer 32:10 ]][[32:10 &gt;&gt; Jer 32:10]] {{field-on:Bible}}  Then I wrote in a scroll and sealed it, and had witnesses witness it. Then I weighed the hacksilver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says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hacksilver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and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(abortion today).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said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hacksilver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says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shalom,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shalom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says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(Yehowah-Tsidkenu).”’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says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say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says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says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says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says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says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said to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said to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says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pleaded,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says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says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says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says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said to the king, “Let this man die,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said to Zedekiah, “If I answer you, will you not certainly kill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kill you or give you into the hand of those men who are seeking your life.” {{field-off:Bible}}</w:t>
      </w:r>
    </w:p>
    <w:p w:rsidR="006C48C3" w:rsidRPr="003E1806" w:rsidRDefault="00E50994" w:rsidP="001618AF">
      <w:r>
        <w:t xml:space="preserve">[[@Bible:Jer 38:17 ]][[38:17 &gt;&gt; Jer 38:17]] {{field-on:Bible}}  So Jeremiah said to Zedekiah, “Yehowah, Mighty One of the heavenly armed forces, Mighty One of Israel, says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said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said,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said to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Nebuchadnezzar, the king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said to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said to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said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say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said,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(abortion today)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bowmen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nine meters high each,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put them to death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and grind their teeth and say,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shalom;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by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(includes abortion).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hacksilver for the water we drink, and we must pay hacksilver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Sovereign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said to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said to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said,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said to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(Yehowah-Nakeh).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(abortion today),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shalom,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said to me, “Son of man, dig into this wall.” So I dug into the wall, and there was a door.  {{field-off:Bible}}</w:t>
      </w:r>
    </w:p>
    <w:p w:rsidR="006C48C3" w:rsidRPr="003E1806" w:rsidRDefault="00E50994" w:rsidP="001618AF">
      <w:r>
        <w:t xml:space="preserve">[[@Bible:Ezek 8:9 ]][[8:9 &gt;&gt; Ezek 8:9]] {{field-on:Bible}}  Then he said to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said to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kill. Do not let your eyes have compassion and do not spare,  {{field-off:Bible}}</w:t>
      </w:r>
    </w:p>
    <w:p w:rsidR="006C48C3" w:rsidRPr="003E1806" w:rsidRDefault="00E50994" w:rsidP="001618AF">
      <w:r>
        <w:t xml:space="preserve">[[@Bible:Ezek 9:6 ]][[9:6 &gt;&gt; Ezek 9:6]] {{field-on:Bible}}  either old man, young man, virgin, little children or women. Kill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said to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(includes abortion) and the city full of perversions, since they say,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Mighty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“Say: This is what Yehowah says: As you are saying,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Say to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say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say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say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“Shalom!” when there is no shalom,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shalom for her. But there is no shalom,”’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kill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(abortion today).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(abortion today),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(includes abortion),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stone you with stones,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(adultery, bestiality, homosexuality, lesbianism, LGBTQ+, polyamory, pornography, foreign pagan lineage, child molestation, rape, incest, fornication, prostitution, etc.).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and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die,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die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die in his iniquity.  {{field-off:Bible}}</w:t>
      </w:r>
    </w:p>
    <w:p w:rsidR="006C48C3" w:rsidRPr="003E1806" w:rsidRDefault="00E50994" w:rsidP="001618AF">
      <w:r>
        <w:t xml:space="preserve">[[@Bible:Ezek 18:19 ]][[18:19 &gt;&gt; Ezek 18:19]] {{field-on:Bible}}  But you ask, ‘Why does the son not bear the iniquity of his father?’ Because the son carries out justice and righteousness and keeps all my statutes; he does them. He will surely live!  {{field-off:Bible}}</w:t>
      </w:r>
    </w:p>
    <w:p w:rsidR="006C48C3" w:rsidRPr="003E1806" w:rsidRDefault="00E50994" w:rsidP="001618AF">
      <w:r>
        <w:t xml:space="preserve">[[@Bible:Ezek 18:20 ]][[18:20 &gt;&gt; Ezek 18:20]] {{field-on:Bible}}  The one who sins, he will die.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die in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dies,”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against the leaders of Israel,  {{field-off:Bible}}</w:t>
      </w:r>
    </w:p>
    <w:p w:rsidR="006C48C3" w:rsidRPr="003E1806" w:rsidRDefault="00E50994" w:rsidP="001618AF">
      <w:r>
        <w:t xml:space="preserve">[[@Bible:Ezek 19:2 ]][[19:2 &gt;&gt; Ezek 19:2]] {{field-on:Bible}}  and say,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(child molestation, fornication, bestiality, homosexuality, lesbianism, LGBTQ+, polyamory, pornography, foreign pagan lineage, incest, prostitution, etc.).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(abortion today).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(abortion today),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say,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Lord Yehowah declares.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(includes abortion).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(includes abortion),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(adultery, incest, child molestation, rape, fornication, homosexuality, lesbianism, bestiality, LGBTQ+, polyamory, pornography, foreign pagan lineage, prostitution, etc.).  {{field-off:Bible}}</w:t>
      </w:r>
    </w:p>
    <w:p w:rsidR="006C48C3" w:rsidRPr="003E1806" w:rsidRDefault="00E50994" w:rsidP="001618AF">
      <w:r>
        <w:t xml:space="preserve">[[@Bible:Ezek 22:12 ]][[22:12 &gt;&gt; Ezek 22:12]] {{field-on:Bible}}  These men take bribes among you in order to pour out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(includes abortion),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(child molestation, rape, fornication, adultery, homosexuality, lesbianism, bestiality, LGBTQ+, polyamory, pornography, foreign pagan lineage, incest, prostitution, etc.).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(abortion today).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(abortion today),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(adultery, child molestation, rape, incest, fornication, homosexuality, lesbianism, bestiality, LGBTQ+, polyamory, pornography, foreign pagan lineage, incest, prostitution, etc.).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(includes abortion).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stone them with stones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(includes abortion).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said to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says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says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says: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and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in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say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says,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said,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Nebuchadnezzar the king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Nebuchadnezzar the king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Nebuchadnezzar, the king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say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Say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said,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(includes abortion).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(adultery, child molestation, rape, fornication, bestiality, homosexuality, lesbianism, LGBTQ+, polyamory, pornography, foreign pagan lineage, incest, prostitution, etc.).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shalom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(includes abortion),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said,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declares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say to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shalom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said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 days,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(Yehowah-Shammah).”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destroy all the Sages in Babylon.  {{field-off:Bible}}</w:t>
      </w:r>
    </w:p>
    <w:p w:rsidR="006C48C3" w:rsidRPr="003E1806" w:rsidRDefault="00E50994" w:rsidP="001618AF">
      <w:r>
        <w:t xml:space="preserve">[[@Bible:Dan 2:13 ]][[2:13 &gt;&gt; Dan 2:13]] {{field-on:Bible}}  So the decree went out that all the Sages were to be put to death. Because of this decree, they searched for Daniel and his friends, so they could be put to death.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kill all the Sages of Babylon. He went and said to him, “Do not kill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said,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(Catholislam).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the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(Catholislam);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(Catholislam);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Nebuchadnezzar the king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Nebuchadnezzar the king,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said to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Nebuchadnezzar the king was amazed and stood up quickly. He asked his advisors, “Did we not throw three men tied up into the fire?” They replied to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the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said,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shalom increase.  {{field-off:Bible}}</w:t>
      </w:r>
    </w:p>
    <w:p w:rsidR="006C48C3" w:rsidRPr="003E1806" w:rsidRDefault="00E50994" w:rsidP="001618AF">
      <w:r>
        <w:t xml:space="preserve">[[@Bible:Dan 4:2 ]][[4:2 &gt;&gt; Dan 4:2]] {{field-on:Bible}}  It has seemed good to me to tell you about the signs and wonders that the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and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and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and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the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put to death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the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spoke with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said to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said Daniel to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super happy.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shalom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shall not be destroyed; his dominion shall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(1 Enoch 46:1-6; 47:3).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and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said to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shall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of (490) years are decreed for your people and your set-apart city to end the rebellion and put an end to sin, to atone for wickedness, to bring everlasting righteousness, to seal the prophetic vision, and to anoint the Most Set-apart Place.  {{field-off:Bible}}</w:t>
      </w:r>
    </w:p>
    <w:p w:rsidR="006C48C3" w:rsidRPr="003E1806" w:rsidRDefault="00E50994" w:rsidP="001618AF">
      <w:r>
        <w:t xml:space="preserve">[[@Bible:Dan 9:25 ]][[9:25 &gt;&gt; Dan 9:25]] {{field-on:Bible}}  Know and understand that from the issuing of the order to restore and rebuild Jerusalem to the coming of Messiah the Commander,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Messiah will be destroyed and will have nothing (c. 30 AD; Isa. 53:8). The military force of a coming ruler will destroy the city and the Set-apart Place.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(of years). In the middle of the seven, he will put an end to the sacrifice and the grain offering. On the wing of abominations will come someone who makes desolate. A full end and destruction are decreed to be poured out on the one who has made the desolation” (Dan. 11:31; Mat. 24:15).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shalom be to you! Be strong now, be courageous!” While he was speaking to me, I was strengthened. I said,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forces will rise up and profane the fortress sanctuary. They will take away the continual burnt offering (twice-daily; the dusks dawns), and they will set up the abomination that causes desolation (1 Maccabees 1:54; Dan. 8:11-12; Dan. 12:11-12; Mat. 24:15; 2 Thes. 2:3).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said,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said to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people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(homosexuality, bestiality, lesbianism, LGBTQ+, polyamory, pornography, foreign pagan lineage, child molestation, fornication, incest, rape, etc.).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(homosexuality, bestiality, lesbianism, LGBTQ+, polyamory, pornography, foreign pagan lineage, child molestation, fornication, incest, rape, etc.).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hacksilver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(child molestation, rape, fornication, bestiality, homosexuality, lesbianism, LGBTQ+, polyamory, pornography, foreign pagan lineage, incest, prostitution, etc.). The people have broken all bounds, and bloodshed comes after bloodshed (includes abortion).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(child molestation, rape, fornication, bestiality, homosexuality, lesbianism, LGBTQ+, polyamory, pornography, foreign pagan lineage, incest, prostitution, etc.).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(child molestation, rape, fornication, adultery, bestiality, homosexuality, lesbianism, LGBTQ+, polyamory, pornography, foreign pagan lineage, incest, prostitution, etc.).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(homosexuality, child molestation, rape, fornication, bestiality, lesbianism, LGBTQ+, polyamory, pornography, foreign pagan lineage, incest, prostitution, etc.),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(abortion today).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(homosexuality, child molestation, rape, fornication, adultery, bestiality, lesbianism, LGBTQ+, polyamory, pornography, foreign pagan lineage, incest, prostitution, etc.).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(homosexuality, child molestation, rape, fornication, bestiality, lesbianism, LGBTQ+, polyamory, pornography, foreign pagan lineage, incest, prostitution, etc.),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(child molestation, rape, fornication, adultery, bestiality, homosexuality, lesbianism, LGBTQ+, polyamory, pornography, foreign pagan lineage, incest, etc.).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put their beloved children to death.”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said to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Sovereign.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says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request,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(child molestation, rape, incest, fornication, bestiality, homosexuality, lesbianism, LGBTQ+, polyamory, pornography, foreign pagan lineage, incest, prostitution, etc.).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(includes abortion).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said,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says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says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says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says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hacksilver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(child molestation, rape, fornication, adultery, bestiality, homosexuality, lesbianism, LGBTQ+, polyamory, pornography, foreign pagan lineage, incest, prostitution, etc.).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(Num. 6)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to mankind his Messiah,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says to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says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(abortion today), your king, and Kaiwan, your star deity, idols that you have made for yourselves.  {{field-off:Bible}}</w:t>
      </w:r>
    </w:p>
    <w:p w:rsidR="006C48C3" w:rsidRPr="003E1806" w:rsidRDefault="00E50994" w:rsidP="001618AF">
      <w:r>
        <w:t xml:space="preserve">[[@Bible:Am 5:27 ]][[5:27 &gt;&gt; Am 5:27]] {{field-on:Bible}}  Therefore, I will exile you beyond Damascus,” says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says,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said.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said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said,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said,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said to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hacksilver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come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say, ‘As your deity lives, O Dan!’ And, ‘As the way of Beersheba exists!’ Even they shall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says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says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shall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said to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said to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said,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said,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(includes abortion)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says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says,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shalom.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(abortion today)?  {{field-off:Bible}}</w:t>
      </w:r>
    </w:p>
    <w:p w:rsidR="006C48C3" w:rsidRPr="003E1806" w:rsidRDefault="00E50994" w:rsidP="001618AF">
      <w:r>
        <w:t xml:space="preserve">[[@Bible:Mic 6:8 ]][[6:8 &gt;&gt; Mic 6:8]] {{field-on:Bible}}  He has told you,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(includes abortion);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to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to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shalom!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(includes abortion)!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shall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(includes abortion)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(includes abortion),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(includes abortion),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(abortion today).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hacksilver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festivals.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says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I, Hystaspes (c. 520 BC), the king,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shalom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says,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said,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answered, “Do you not know what these things mean?” I said, “No, my master.” {{field-off:Bible}}</w:t>
      </w:r>
    </w:p>
    <w:p w:rsidR="006C48C3" w:rsidRPr="003E1806" w:rsidRDefault="00E50994" w:rsidP="001618AF">
      <w:r>
        <w:t xml:space="preserve">[[@Bible:Zec 4:6 ]][[4:6 &gt;&gt; Zec 4:6]] {{field-on:Bible}}  So he said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scroll (missile)! {{field-off:Bible}}</w:t>
      </w:r>
    </w:p>
    <w:p w:rsidR="006C48C3" w:rsidRPr="003E1806" w:rsidRDefault="00E50994" w:rsidP="001618AF">
      <w:r>
        <w:t xml:space="preserve">[[@Bible:Zec 5:2 ]][[5:2 &gt;&gt; Zec 5:2]] {{field-on:Bible}}  The angel asked me, “What do you see?” I answered, “I see a flying scroll (missile), ten meters long and one and two-thirds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scroll (missile)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said to me, “Raise your eyes and see what is coming!”  {{field-off:Bible}}</w:t>
      </w:r>
    </w:p>
    <w:p w:rsidR="006C48C3" w:rsidRPr="003E1806" w:rsidRDefault="00E50994" w:rsidP="001618AF">
      <w:r>
        <w:t xml:space="preserve">[[@Bible:Zec 5:6 ]][[5:6 &gt;&gt; Zec 5:6]] {{field-on:Bible}}  I asked, “What is it?” He said, “This is a flying container (missile). This is what they look like in the whole land.”  {{field-off:Bible}}</w:t>
      </w:r>
    </w:p>
    <w:p w:rsidR="006C48C3" w:rsidRPr="003E1806" w:rsidRDefault="00E50994" w:rsidP="001618AF">
      <w:r>
        <w:t xml:space="preserve">[[@Bible:Zec 5:7 ]][[5:7 &gt;&gt; Zec 5:7]] {{field-on:Bible}}  Then I saw a round weight of lead, and inside the lead was a fire!  {{field-off:Bible}}</w:t>
      </w:r>
    </w:p>
    <w:p w:rsidR="006C48C3" w:rsidRPr="003E1806" w:rsidRDefault="00E50994" w:rsidP="001618AF">
      <w:r>
        <w:t xml:space="preserve">[[@Bible:Zec 5:8 ]][[5:8 &gt;&gt; Zec 5:8]] {{field-on:Bible}}  The angel said, “This is a wicked fire!” The lead weight and the wicked fire were put back in the container and covered. {{field-off:Bible}}</w:t>
      </w:r>
    </w:p>
    <w:p w:rsidR="006C48C3" w:rsidRPr="003E1806" w:rsidRDefault="00E50994" w:rsidP="001618AF">
      <w:r>
        <w:t xml:space="preserve">[[@Bible:Zec 5:9 ]][[5:9 &gt;&gt; Zec 5:9]] {{field-on:Bible}}  Then I saw another container (fighter jet) coming toward me, and it had wind in its wings, for it had wings like a stork’s wings. It had two fires coming out of it. It lifted the first container with the wicked fire (missile)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(missile)?” {{field-off:Bible}}</w:t>
      </w:r>
    </w:p>
    <w:p w:rsidR="006C48C3" w:rsidRPr="003E1806" w:rsidRDefault="00E50994" w:rsidP="001618AF">
      <w:r>
        <w:t xml:space="preserve">[[@Bible:Zec 5:11 ]][[5:11 &gt;&gt; Zec 5:11]] {{field-on:Bible}}  He said to me, “To build a housing (missile silo) for it in the land of Shinar, then the container will be set there on its prepared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said,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shalom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said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shalom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shalom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shalom!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shall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says,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say,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Days of Yehowah are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traders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says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says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says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he will take you away with it.  {{field-off:Bible}}</w:t>
      </w:r>
    </w:p>
    <w:p w:rsidR="006C48C3" w:rsidRPr="003E1806" w:rsidRDefault="00E50994" w:rsidP="001618AF">
      <w:r>
        <w:t xml:space="preserve">[[@Bible:Mal 2:4 ]][[2:4 &gt;&gt; Mal 2:4]] {{field-on:Bible}}  You will know that I have sent this command to you, and that my covenant may continue to be with Levi,” says Yehowah of the heavenly armed forces.  {{field-off:Bible}}</w:t>
      </w:r>
    </w:p>
    <w:p w:rsidR="006C48C3" w:rsidRPr="003E1806" w:rsidRDefault="00E50994" w:rsidP="001618AF">
      <w:r>
        <w:t xml:space="preserve">[[@Bible:Mal 2:5 ]][[2:5 &gt;&gt; Mal 2:5]] {{field-on:Bible}}  “My covenant with him was life and shalom,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shalom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says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says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(child molestation, fornication, bestiality, homosexuality, lesbianism, LGBTQ+, polyamory, pornography, foreign pagan lineage, incest, rape, prostitution, etc.),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David the King of Israel, David the King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Herod the king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said,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and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said,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Nazareth. This fulfilled what had been spoken through the prophets, that he would be called the Nazarene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said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pleading,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said to him, “Since you are the Son of Yehowah, command these stones to become bread.” {{field-off:Bible}}</w:t>
      </w:r>
    </w:p>
    <w:p w:rsidR="006C48C3" w:rsidRPr="003E1806" w:rsidRDefault="00E50994" w:rsidP="001618AF">
      <w:r>
        <w:t xml:space="preserve">[[@Bible:Matt 4:4 ]][[4:4 &gt;&gt; Matt 4:4]] {{field-on:Bible}}  But Yeshua answered him, “It is written, ‘People shall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said to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said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said to him, “All these things I will give you, if you bow down and worship me.” {{field-off:Bible}}</w:t>
      </w:r>
    </w:p>
    <w:p w:rsidR="006C48C3" w:rsidRPr="003E1806" w:rsidRDefault="00E50994" w:rsidP="001618AF">
      <w:r>
        <w:t xml:space="preserve">[[@Bible:Matt 4:10 ]][[4:10 &gt;&gt; Matt 4:10]] {{field-on:Bible}}  Then Yeshua said to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Nazareth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said to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shalom,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(child molestation, fornication, bestiality, homosexuality, lesbianism, LGBTQ+, polyamory, pornography, foreign pagan lineage, incest, rape, prostitution, etc.).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(fornication, adultery, child molestation, rape, bestiality, homosexuality, lesbianism, LGBTQ+, polyamory, pornography, foreign pagan lineage, incest, prostitution, etc.),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set-apart name be sanctified.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and the winds blew and struck that house, and it fell, and its destruction was complete.” {{field-off:Bible}}</w:t>
      </w:r>
    </w:p>
    <w:p w:rsidR="006C48C3" w:rsidRPr="003E1806" w:rsidRDefault="00E50994" w:rsidP="001618AF">
      <w:r>
        <w:t xml:space="preserve">[[@Bible:Matt 7:28 ]][[7:28 &gt;&gt; Matt 7:28]] {{field-on:Bible}}  It came about that when Yeshua finished speaking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saying,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said to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said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say to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said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evening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said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said to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and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said to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said to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said,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said to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said,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said to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said to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shalom, 'Shalom be with you and in this house.'  {{field-off:Bible}}</w:t>
      </w:r>
    </w:p>
    <w:p w:rsidR="006C48C3" w:rsidRPr="003E1806" w:rsidRDefault="00E50994" w:rsidP="001618AF">
      <w:r>
        <w:t xml:space="preserve">[[@Bible:Matt 10:13 ]][[10:13 &gt;&gt; Matt 10:13]] {{field-on:Bible}}  If the household is worthy, let your shalom come upon it. But if it is not worthy, let your shalom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shall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put to death.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from ahav).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say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wino,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shall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said to Yeshua, “See, your disciples do what is unlawful to do on the Sabbath.” {{field-off:Bible}}</w:t>
      </w:r>
    </w:p>
    <w:p w:rsidR="006C48C3" w:rsidRPr="003E1806" w:rsidRDefault="00E50994" w:rsidP="001618AF">
      <w:r>
        <w:t xml:space="preserve">[[@Bible:Matt 12:3 ]][[12:3 &gt;&gt; Matt 12:3]] {{field-on:Bible}}  But Yeshua said to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said to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said to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said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answered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said to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said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said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requested,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(2 Cor. 4:7).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said to him, “It is not lawful for you to have her as your wife.” {{field-off:Bible}}</w:t>
      </w:r>
    </w:p>
    <w:p w:rsidR="006C48C3" w:rsidRPr="003E1806" w:rsidRDefault="00E50994" w:rsidP="001618AF">
      <w:r>
        <w:t xml:space="preserve">[[@Bible:Matt 14:5 ]][[14:5 &gt;&gt; Matt 14:5]] {{field-on:Bible}}  Herod Antipas would have put him to death,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pled,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said,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and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said,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asked,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said to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said,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(child molestation, rape, fornication, bestiality, homosexuality, lesbianism, LGBTQ+, polyamory, pornography, foreign pagan lineage, incest, prostitution, etc.),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pleading,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and got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said to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(Paneas; modern Banias), he asked his disciples, “Who do people say that the Son of Man is?” {{field-off:Bible}}</w:t>
      </w:r>
    </w:p>
    <w:p w:rsidR="006C48C3" w:rsidRPr="003E1806" w:rsidRDefault="00E50994" w:rsidP="001618AF">
      <w:r>
        <w:t xml:space="preserve">[[@Bible:Matt 16:14 ]][[16:14 &gt;&gt; Matt 16:14]] {{field-on:Bible}}  They said,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said,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and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said to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and touched them and said,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and said,  {{field-off:Bible}}</w:t>
      </w:r>
    </w:p>
    <w:p w:rsidR="006C48C3" w:rsidRPr="003E1806" w:rsidRDefault="00E50994" w:rsidP="001618AF">
      <w:r>
        <w:t xml:space="preserve">[[@Bible:Matt 17:15 ]][[17:15 &gt;&gt; Matt 17:15]] {{field-on:Bible}}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small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said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said,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said,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said to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and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implored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implored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said to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(fornication, child molestation, rape, bestiality, homosexuality, lesbianism, LGBTQ+, polyamory, pornography, foreign pagan lineage, incest, prostitution, etc.),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said to Yeshua, “If that is the case of a man with his wife, it is not obligatory to marry.” {{field-off:Bible}}</w:t>
      </w:r>
    </w:p>
    <w:p w:rsidR="006C48C3" w:rsidRPr="003E1806" w:rsidRDefault="00E50994" w:rsidP="001618AF">
      <w:r>
        <w:t xml:space="preserve">[[@Bible:Matt 19:11 ]][[19:11 &gt;&gt; Matt 19:11]] {{field-on:Bible}}  But Yeshua said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(celibacy).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said to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said,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said,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said to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and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Nazareth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said to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said to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asked,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asked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spoke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and dill and cumin, but you have left undone the weightier matters of the law, justice and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(Re: Zechariah father of John the Immerser).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the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the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most set-apart place” (let the reader understand; Dan. 11:31; 2 Thes. 2:3-4),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generation will not pass away, until all of these things will have happened.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said to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kill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said,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answered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and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said to him, “Even if all fall away because of you, I will never fall away.” {{field-off:Bible}}</w:t>
      </w:r>
    </w:p>
    <w:p w:rsidR="006C48C3" w:rsidRPr="003E1806" w:rsidRDefault="00E50994" w:rsidP="001618AF">
      <w:r>
        <w:t xml:space="preserve">[[@Bible:Matt 26:34 ]][[26:34 &gt;&gt; Matt 26:34]] {{field-on:Bible}}  Yeshua said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said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said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and struck the servant of the high priest, and cut off his ear.  {{field-off:Bible}}</w:t>
      </w:r>
    </w:p>
    <w:p w:rsidR="006C48C3" w:rsidRPr="003E1806" w:rsidRDefault="00E50994" w:rsidP="001618AF">
      <w:r>
        <w:t xml:space="preserve">[[@Bible:Matt 26:52 ]][[26:52 &gt;&gt; Matt 26:52]] {{field-on:Bible}}  Then Yeshua said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said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put him to death.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said,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said to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death.”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Nazarene.”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said,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put him to death.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said, “I have sinned by betraying innocent blood.” But they said, “What is that to us? See to that yourself.” {{field-off:Bible}}</w:t>
      </w:r>
    </w:p>
    <w:p w:rsidR="006C48C3" w:rsidRPr="003E1806" w:rsidRDefault="00E50994" w:rsidP="001618AF">
      <w:r>
        <w:t xml:space="preserve">[[@Bible:Matt 27:5 ]][[27:5 &gt;&gt; Matt 27:5]] {{field-on:Bible}}  Then he threw down the silver coins in the temple, and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killed.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and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struck him on the head again and again.  {{field-off:Bible}}</w:t>
      </w:r>
    </w:p>
    <w:p w:rsidR="006C48C3" w:rsidRPr="003E1806" w:rsidRDefault="00E50994" w:rsidP="001618AF">
      <w:r>
        <w:t xml:space="preserve">[[@Bible:Matt 27:31 ]][[27:31 &gt;&gt; Matt 27:31]] {{field-on:Bible}}  When they had mocked him, they took the robe off him and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and the temple was broken on two sides, up and down, and the lintel stone fell and broke to pieces, causing the curtain to split in two from the top to the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said,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said,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said to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them and said, “May Yehowah save you!” The women came, took hold of his feet and worshiped him.  {{field-off:Bible}}</w:t>
      </w:r>
    </w:p>
    <w:p w:rsidR="006C48C3" w:rsidRPr="003E1806" w:rsidRDefault="00E50994" w:rsidP="001618AF">
      <w:r>
        <w:t xml:space="preserve">[[@Bible:Matt 28:10 ]][[28:10 &gt;&gt; Matt 28:10]] {{field-on:Bible}}  Then Yeshua said to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Nazareth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said to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Nazarene?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said to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said to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said,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said to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and he was grieved by their hardness of heart, and he said to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put him to death.  {{field-off:Bible}}</w:t>
      </w:r>
    </w:p>
    <w:p w:rsidR="006C48C3" w:rsidRPr="003E1806" w:rsidRDefault="00E50994" w:rsidP="001618AF">
      <w:r>
        <w:t xml:space="preserve">[[@Bible:Mrk 3:7 ]][[3:7 &gt;&gt; Mrk 3:7]] {{field-on:Bible}}  Then Yeshua, with his disciples, went to the Sea, and a great crowd of people followed from Galilee and from Judea  {{field-off:Bible}}</w:t>
      </w:r>
    </w:p>
    <w:p w:rsidR="006C48C3" w:rsidRPr="003E1806" w:rsidRDefault="00E50994" w:rsidP="001618AF">
      <w:r>
        <w:t xml:space="preserve">[[@Bible:Mrk 3:8 ]][[3:8 &gt;&gt; Mrk 3:8]] {{field-on:Bible}}  and from Jerusalem and from Idumea and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and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said,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said to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said to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said, “See, here are my mother and my brothers!  {{field-off:Bible}}</w:t>
      </w:r>
    </w:p>
    <w:p w:rsidR="006C48C3" w:rsidRPr="003E1806" w:rsidRDefault="00E50994" w:rsidP="001618AF">
      <w:r>
        <w:t xml:space="preserve">[[@Bible:Mrk 3:35 ]][[3:35 &gt;&gt; Mrk 3:35]] {{field-on:Bible}}  For whoever does the will of Yehowah, that person is my brother, and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and some brought forth thirty times as much, and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and receive it and produce fruit: some thirty, and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said,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said,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“Shalom,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saying to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great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but he said to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great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begged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great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said,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and fell down before him and told him the whole truth.  {{field-off:Bible}}</w:t>
      </w:r>
    </w:p>
    <w:p w:rsidR="006C48C3" w:rsidRPr="003E1806" w:rsidRDefault="00E50994" w:rsidP="001618AF">
      <w:r>
        <w:t xml:space="preserve">[[@Bible:Mrk 5:34 ]][[5:34 &gt;&gt; Mrk 5:34]] {{field-on:Bible}}  He said to her, “Daughter, your faith has made you well. Go in shalom and be healed from your disease.” {{field-off:Bible}}</w:t>
      </w:r>
    </w:p>
    <w:p w:rsidR="006C48C3" w:rsidRPr="003E1806" w:rsidRDefault="00E50994" w:rsidP="001618AF">
      <w:r>
        <w:t xml:space="preserve">[[@Bible:Mrk 5:35 ]][[5:35 &gt;&gt; Mrk 5:35]] {{field-on:Bible}}  While he was speaking, some people came from the leader of the house of assembly, saying, “Your daughter is dead. Why trouble the Teacher any longer?” {{field-off:Bible}}</w:t>
      </w:r>
    </w:p>
    <w:p w:rsidR="006C48C3" w:rsidRPr="003E1806" w:rsidRDefault="00E50994" w:rsidP="001618AF">
      <w:r>
        <w:t xml:space="preserve">[[@Bible:Mrk 5:36 ]][[5:36 &gt;&gt; Mrk 5:36]] {{field-on:Bible}}  But when Yeshua overheard what they said, he said to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and took the father of the child and the mother, and those who were with him, and he went in where the child was.  {{field-off:Bible}}</w:t>
      </w:r>
    </w:p>
    <w:p w:rsidR="006C48C3" w:rsidRPr="003E1806" w:rsidRDefault="00E50994" w:rsidP="001618AF">
      <w:r>
        <w:t xml:space="preserve">[[@Bible:Mrk 5:41 ]][[5:41 &gt;&gt; Mrk 5:41]] {{field-on:Bible}}  He took the hand of the child and said to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and Joseph II and Judah and Simon? Are his sisters not here with us?” And they were offended by Yeshua.  {{field-off:Bible}}</w:t>
      </w:r>
    </w:p>
    <w:p w:rsidR="006C48C3" w:rsidRPr="003E1806" w:rsidRDefault="00E50994" w:rsidP="001618AF">
      <w:r>
        <w:t xml:space="preserve">[[@Bible:Mrk 6:4 ]][[6:4 &gt;&gt; Mrk 6:4]] {{field-on:Bible}}  And Yeshua said to them, “A prophet is not without honor, except in his hometown and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kill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and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said to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answered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said,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and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said to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said to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said to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asked,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said,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(child molestation, rape, fornication, bestiality, homosexuality, lesbianism, LGBTQ+, polyamory, pornography, foreign pagan lineage, incest, prostitution, etc.),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said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said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saying,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great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commanded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said,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said,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(Paneas;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the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and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unable to speak.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said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and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put to death,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said to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said,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shalom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and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said to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said to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said,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said to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had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said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said,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and brothers, and sisters, and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put him to death. But on the third day he will rise.” {{field-off:Bible}}</w:t>
      </w:r>
    </w:p>
    <w:p w:rsidR="006C48C3" w:rsidRPr="003E1806" w:rsidRDefault="00E50994" w:rsidP="001618AF">
      <w:r>
        <w:t xml:space="preserve">[[@Bible:Mrk 10:35 ]][[10:35 &gt;&gt; Mrk 10:35]] {{field-on:Bible}}  Jacob and John, the sons of Zebedee, came up to him and said,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answered,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said,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shall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great crowd, the son of Timaeus, Bartimaeus, a blind beggar, sat by the road.  {{field-off:Bible}}</w:t>
      </w:r>
    </w:p>
    <w:p w:rsidR="006C48C3" w:rsidRPr="003E1806" w:rsidRDefault="00E50994" w:rsidP="001618AF">
      <w:r>
        <w:t xml:space="preserve">[[@Bible:Mrk 10:47 ]][[10:47 &gt;&gt; Mrk 10:47]] {{field-on:Bible}}  When he heard that it was Yeshua the Nazarene,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stated,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taught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told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and with all the understanding, and with all the soul, and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said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said,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said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said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and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put to death.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it might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generation will not pass away,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said,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said to them, and they prepared the Passover.  {{field-off:Bible}}</w:t>
      </w:r>
    </w:p>
    <w:p w:rsidR="006C48C3" w:rsidRPr="003E1806" w:rsidRDefault="00E50994" w:rsidP="001618AF">
      <w:r>
        <w:t xml:space="preserve">[[@Bible:Mrk 14:17 ]][[14:17 &gt;&gt; Mrk 14:17]] {{field-on:Bible}}  When it was dusk (begin Abib 14), he came with the Twelve.  {{field-off:Bible}}</w:t>
      </w:r>
    </w:p>
    <w:p w:rsidR="006C48C3" w:rsidRPr="003E1806" w:rsidRDefault="00E50994" w:rsidP="001618AF">
      <w:r>
        <w:t xml:space="preserve">[[@Bible:Mrk 14:18 ]][[14:18 &gt;&gt; Mrk 14:18]] {{field-on:Bible}}  As they were reclining at the table and eating, Yeshua said,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said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said to him, “Even if all fall away, I will not.” {{field-off:Bible}}</w:t>
      </w:r>
    </w:p>
    <w:p w:rsidR="006C48C3" w:rsidRPr="003E1806" w:rsidRDefault="00E50994" w:rsidP="001618AF">
      <w:r>
        <w:t xml:space="preserve">[[@Bible:Mrk 14:30 ]][[14:30 &gt;&gt; Mrk 14:30]] {{field-on:Bible}}  Yeshua said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place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But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said,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and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put him to death.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say,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and to cover his face and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Nazarene.”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said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and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said,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and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Nazarene,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said to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silent,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silent.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Nazareth,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said,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said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shalom.”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Nazareth,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great, heavenly military force praising Yehowah,  {{field-off:Bible}}</w:t>
      </w:r>
    </w:p>
    <w:p w:rsidR="006C48C3" w:rsidRPr="003E1806" w:rsidRDefault="00E50994" w:rsidP="001618AF">
      <w:r>
        <w:t xml:space="preserve">[[@Bible:Luk 2:14 ]][[2:14 &gt;&gt; Luk 2:14]] {{field-on:Bible}}  “Glory to Yehowah in the highest, and may there be shalom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shalom,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Nazareth.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Nazareth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said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Nazareth,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Ezekiel’s Jubilee Year!).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said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said,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Nazarene?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by the edge of the lake.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said to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say to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saying,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said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said to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said to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troubled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said,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and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say to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great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said to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said,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saying,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say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said,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wino, a friend of tax collectors and sinners!’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and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said, “Say it, Teacher.” {{field-off:Bible}}</w:t>
      </w:r>
    </w:p>
    <w:p w:rsidR="006C48C3" w:rsidRPr="003E1806" w:rsidRDefault="00E50994" w:rsidP="001618AF">
      <w:r>
        <w:t xml:space="preserve">[[@Bible:Luk 7:41 ]][[7:41 &gt;&gt; Luk 7:41]] {{field-on:Bible}}  Yeshua said,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said to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shalom.”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and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Lake Kinneret.” They set sail.  {{field-off:Bible}}</w:t>
      </w:r>
    </w:p>
    <w:p w:rsidR="006C48C3" w:rsidRPr="003E1806" w:rsidRDefault="00E50994" w:rsidP="001618AF">
      <w:r>
        <w:t xml:space="preserve">[[@Bible:Luk 8:23 ]][[8:23 &gt;&gt; Luk 8:23]] {{field-on:Bible}}  But as they sailed, he fell asleep. A terrible windstorm came down on the lake, and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and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saying,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said to her, “Daughter, be encouraged, your faith has made you well. Go in shalom.” {{field-off:Bible}}</w:t>
      </w:r>
    </w:p>
    <w:p w:rsidR="006C48C3" w:rsidRPr="003E1806" w:rsidRDefault="00E50994" w:rsidP="001618AF">
      <w:r>
        <w:t xml:space="preserve">[[@Bible:Luk 8:49 ]][[8:49 &gt;&gt; Luk 8:49]] {{field-on:Bible}}  While he was still speaking, someone came from the house of assembly leader’s house, saying,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and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“The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and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and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and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and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said to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shalom be on this house!’ {{field-off:Bible}}</w:t>
      </w:r>
    </w:p>
    <w:p w:rsidR="006C48C3" w:rsidRPr="003E1806" w:rsidRDefault="00E50994" w:rsidP="001618AF">
      <w:r>
        <w:t xml:space="preserve">[[@Bible:Luk 10:6 ]][[10:6 &gt;&gt; Luk 10:6]] {{field-on:Bible}}  If a person of shalom is there, your shalom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said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said to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men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said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and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say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implored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answered,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said to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or your brothers or your relatives 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said to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said to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said,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and was moved with compassion, and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said to his servants, ‘Bring quickly the best robe, and put it on him, and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said to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‘3,000 liters of olive oil.’ And he said to him, ‘Take your bill, sit down quickly, and write 1,500 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said,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said,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appealed to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say to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(homosexuality, child molestation, rape, fornication, bestiality, lesbianism, LGBTQ+, polyamory, pornography, foreign pagan lineage, incest, prostitution, etc.),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saying,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(homosexuality, child molestation, rape, fornication, bestiality, lesbianism, LGBTQ+, polyamory, pornography, foreign pagan lineage, incest, prostitution, etc.),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said to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Nazarene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said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kill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saying,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say,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Shalom in Heaven and glory in the highest” (Psa 118:26)! {{field-off:Bible}}</w:t>
      </w:r>
    </w:p>
    <w:p w:rsidR="006C48C3" w:rsidRPr="003E1806" w:rsidRDefault="00E50994" w:rsidP="001618AF">
      <w:r>
        <w:t xml:space="preserve">[[@Bible:Luk 19:39 ]][[19:39 &gt;&gt; Luk 19:39]] {{field-on:Bible}}  Some of the Pharisees in the multitude said to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shalom!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and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said to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and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brothers, relatives and friends, and they will put some of you to death.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generation will not pass away,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saying,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said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said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said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said,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said,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said,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said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saying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said to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said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put to death.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said to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12:16; Lev. 23:6-7).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Nazarene,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saying,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“Shalom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ankles.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and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said to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what my Father promised.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next to Yehowah, and the Word was Yehowah (Rev. 19:13).  {{field-off:Bible}}</w:t>
      </w:r>
    </w:p>
    <w:p w:rsidR="006C48C3" w:rsidRPr="003E1806" w:rsidRDefault="00E50994" w:rsidP="001618AF">
      <w:r>
        <w:t xml:space="preserve">[[@Bible:Joh 1:2 ]][[1:2 &gt;&gt; Joh 1:2]] {{field-on:Bible}}  This One was in the beginning next to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said,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replied,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said,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say this, and they followed Yeshua.  {{field-off:Bible}}</w:t>
      </w:r>
    </w:p>
    <w:p w:rsidR="006C48C3" w:rsidRPr="003E1806" w:rsidRDefault="00E50994" w:rsidP="001618AF">
      <w:r>
        <w:t xml:space="preserve">[[@Bible:Joh 1:38 ]][[1:38 &gt;&gt; Joh 1:38]] {{field-on:Bible}}  Then Yeshua turned and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said to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said to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Nazareth.” {{field-off:Bible}}</w:t>
      </w:r>
    </w:p>
    <w:p w:rsidR="006C48C3" w:rsidRPr="003E1806" w:rsidRDefault="00E50994" w:rsidP="001618AF">
      <w:r>
        <w:t xml:space="preserve">[[@Bible:Joh 1:46 ]][[1:46 &gt;&gt; Joh 1:46]] {{field-on:Bible}}  Nathaniel asked him, “Can any good thing come out of Nazareth?”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replied,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said,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(probably Khirbet Cana)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said to her, “Woman, what is that to me and to you? My time has not yet come.” {{field-off:Bible}}</w:t>
      </w:r>
    </w:p>
    <w:p w:rsidR="006C48C3" w:rsidRPr="003E1806" w:rsidRDefault="00E50994" w:rsidP="001618AF">
      <w:r>
        <w:t xml:space="preserve">[[@Bible:Joh 2:5 ]][[2:5 &gt;&gt; Joh 2:5]] {{field-on:Bible}}  His mother said to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and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said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said to him, “Sir, give me this water, so that I may not become thirsty and not have to come here to draw water.” {{field-off:Bible}}</w:t>
      </w:r>
    </w:p>
    <w:p w:rsidR="006C48C3" w:rsidRPr="003E1806" w:rsidRDefault="00E50994" w:rsidP="001618AF">
      <w:r>
        <w:t xml:space="preserve">[[@Bible:Joh 4:16 ]][[4:16 &gt;&gt; Joh 4:16]] {{field-on:Bible}}  Yeshua said to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said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said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said to him, “Get up, take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said to him who was healed, “It is the Sabbath, and you are not permitted to carry your mat.” {{field-off:Bible}}</w:t>
      </w:r>
    </w:p>
    <w:p w:rsidR="006C48C3" w:rsidRPr="003E1806" w:rsidRDefault="00E50994" w:rsidP="001618AF">
      <w:r>
        <w:t xml:space="preserve">[[@Bible:Joh 5:11 ]][[5:11 &gt;&gt; Joh 5:11]] {{field-on:Bible}}  He replied, “He who made me healthy said to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said,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exclaimed,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replied to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said,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shall we go? You have spoken words of eternal life,  {{field-off:Bible}}</w:t>
      </w:r>
    </w:p>
    <w:p w:rsidR="006C48C3" w:rsidRPr="003E1806" w:rsidRDefault="00E50994" w:rsidP="001618AF">
      <w:r>
        <w:t xml:space="preserve">[[@Bible:Joh 6:69 ]][[6:69 &gt;&gt; Joh 6:69]] {{field-on:Bible}}  and we have believed and come to know that you are the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Jews' Festival of Tabernacles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teaching,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said,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ethnicities and teach the people?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Great Day of the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answered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(child molestation, rape, fornication, bestiality, homosexuality, lesbianism, LGBTQ+, polyamory, pornography, foreign pagan lineage, incest, prostitution, etc.).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stone such people;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answered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said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say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said, “When you have lifted up the Son of Man, then will you know that I AM, and that I do nothing of myself.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works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(child molestation, rape, fornication, adultery, bestiality, homosexuality, lesbianism, LGBTQ+, polyamory, pornography, foreign pagan lineage, incest, prostitution, etc.); we have one Father: Yehowah.” {{field-off:Bible}}</w:t>
      </w:r>
    </w:p>
    <w:p w:rsidR="006C48C3" w:rsidRPr="003E1806" w:rsidRDefault="00E50994" w:rsidP="001618AF">
      <w:r>
        <w:t xml:space="preserve">[[@Bible:Joh 8:42 ]][[8:42 &gt;&gt; Joh 8:42]] {{field-on:Bible}}  Yeshua said to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answered him, “Do we not truly say that you are a Samaritan and have a demon?” {{field-off:Bible}}</w:t>
      </w:r>
    </w:p>
    <w:p w:rsidR="006C48C3" w:rsidRPr="003E1806" w:rsidRDefault="00E50994" w:rsidP="001618AF">
      <w:r>
        <w:t xml:space="preserve">[[@Bible:Joh 8:49 ]][[8:49 &gt;&gt; Joh 8:49]] {{field-on:Bible}}  Yeshua replied,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and smeared it on my eyes and said to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told him, “You have seen him, and he is the One who is speaking with you.” {{field-off:Bible}}</w:t>
      </w:r>
    </w:p>
    <w:p w:rsidR="006C48C3" w:rsidRPr="003E1806" w:rsidRDefault="00E50994" w:rsidP="001618AF">
      <w:r>
        <w:t xml:space="preserve">[[@Bible:Joh 9:38 ]][[9:38 &gt;&gt; Joh 9:38]] {{field-on:Bible}}  The man said,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and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said,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Hanukkah in Jerusalem (Chanukah, Dedication,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replied to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said,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pleading,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and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said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said to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said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said,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put Yeshua to death.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said,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put Lazarus to death;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non-Jews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inquired of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and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said,  {{field-off:Bible}}</w:t>
      </w:r>
    </w:p>
    <w:p w:rsidR="006C48C3" w:rsidRPr="003E1806" w:rsidRDefault="00E50994" w:rsidP="001618AF">
      <w:r>
        <w:t xml:space="preserve">[[@Bible:Joh 12:40 ]][[12:40 &gt;&gt; Joh 12:40]] {{field-on:Bible}}  “He has blinded their eyes, and he has hardened their hearts; otherwise they would see with their eyes and understand with their hearts, and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say,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and taken his garments and reclined again, he said to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said to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said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he will be with you forever,  {{field-off:Bible}}</w:t>
      </w:r>
    </w:p>
    <w:p w:rsidR="006C48C3" w:rsidRPr="003E1806" w:rsidRDefault="00E50994" w:rsidP="001618AF">
      <w:r>
        <w:t xml:space="preserve">[[@Bible:Joh 14:17 ]][[14:17 &gt;&gt; Joh 14:17]] {{field-on:Bible}}  the Ruach of truth. The world cannot receive him, because it does not see him or know him. But you know him, for 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and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he will teach you everything, and he will remind you of everything that I said to you.  {{field-off:Bible}}</w:t>
      </w:r>
    </w:p>
    <w:p w:rsidR="006C48C3" w:rsidRPr="003E1806" w:rsidRDefault="00E50994" w:rsidP="001618AF">
      <w:r>
        <w:t xml:space="preserve">[[@Bible:Joh 14:27 ]][[14:27 &gt;&gt; Joh 14:27]] {{field-on:Bible}}  I leave you shalom; I give you my shalom.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him to you.  {{field-off:Bible}}</w:t>
      </w:r>
    </w:p>
    <w:p w:rsidR="006C48C3" w:rsidRPr="003E1806" w:rsidRDefault="00E50994" w:rsidP="001618AF">
      <w:r>
        <w:t xml:space="preserve">[[@Bible:Joh 16:8 ]][[16:8 &gt;&gt; Joh 16:8]] {{field-on:Bible}}  When 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he comes, the Ruach of truth will guide you into all the truth, for he will not speak from himself. But he will say whatever he hears, and he will tell you things that are to come.  {{field-off:Bible}}</w:t>
      </w:r>
    </w:p>
    <w:p w:rsidR="006C48C3" w:rsidRPr="003E1806" w:rsidRDefault="00E50994" w:rsidP="001618AF">
      <w:r>
        <w:t xml:space="preserve">[[@Bible:Joh 16:14 ]][[16:14 &gt;&gt; Joh 16:14]] {{field-on:Bible}}  He will glorify me, because he will take from what is mine, and 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shalom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Nazarene.”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Nazarene.”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and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and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said to him, “It is not lawful for us to put any man to death.”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said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Nazarene,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replied to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“Shalom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“Shalom to you. As the Father has sent me, so I am sending you.” {{field-off:Bible}}</w:t>
      </w:r>
    </w:p>
    <w:p w:rsidR="006C48C3" w:rsidRPr="003E1806" w:rsidRDefault="00E50994" w:rsidP="001618AF">
      <w:r>
        <w:t xml:space="preserve">[[@Bible:Joh 20:22 ]][[20:22 &gt;&gt; Joh 20:22]] {{field-on:Bible}}  When Yeshua had said this, he breathed on them and said to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“Shalom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said to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said to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said to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said to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told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said,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“Men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and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said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Nazarene, a man authenticated by Yehowah to you by mighty deeds and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confidence.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says,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shall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to the Messianics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said,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said, “Silver and gold I do not have, but what I do have, I will give to you. In the name of Yeshua Messiah the Nazarene,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formerly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answered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shall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shall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and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and John, and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said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Nazarene,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shall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and the earth and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Messiah’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great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said,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afflicted with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said,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and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great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state,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Nazarene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said,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said to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said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hacksilver from the sons of Heth in Hebron. Joseph’s bones were carried over to Shechem and laid in the tomb that Jacob had bought for a price in hacksilver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said,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said to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(abortion today)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said,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said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said to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said, “If you believe with all your heart, you may be immersed.” He answered,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bound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responded,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said to him, “Go, for he is a chosen instrument of mine, to carry my name before the ethnicities and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shalom and was built up; and walking in the fear of Yehowah and in the comfort of Ruach ha’Kodesh, the congregation grew in numbers.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said to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said,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said to him, “See, three men are looking for you.  {{field-off:Bible}}</w:t>
      </w:r>
    </w:p>
    <w:p w:rsidR="006C48C3" w:rsidRPr="003E1806" w:rsidRDefault="00E50994" w:rsidP="001618AF">
      <w:r>
        <w:t xml:space="preserve">[[@Bible:Act 10:20 ]][[10:20 &gt;&gt; Act 10:20]] {{field-on:Bible}}  Arise and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shalom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Nazarene,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chosen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shall receive forgiveness of sins through his name.” {{field-off:Bible}}</w:t>
      </w:r>
    </w:p>
    <w:p w:rsidR="006C48C3" w:rsidRPr="003E1806" w:rsidRDefault="00E50994" w:rsidP="001618AF">
      <w:r>
        <w:t xml:space="preserve">[[@Bible:Act 10:44 ]][[10:44 &gt;&gt; Act 10:44]] {{field-on:Bible}}  While Peter was still saying these things, Ruach ha’Kodesh fell on all of those who were listening to his message.  {{field-off:Bible}}</w:t>
      </w:r>
    </w:p>
    <w:p w:rsidR="006C48C3" w:rsidRPr="003E1806" w:rsidRDefault="00E50994" w:rsidP="001618AF">
      <w:r>
        <w:t xml:space="preserve">[[@Bible:Act 10:45 ]][[10:45 &gt;&gt; Act 10:45]] {{field-on:Bible}}  All of the circumcised believers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say to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commanded me to go with them, and that I should make no distinction regarding them. These six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shall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put to death.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said,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said,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house of assembly of the Jews and spoke in such a way that a great multitude both of Jews and non-Jews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said to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believing Messianics,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shall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(pornography, cultic prostitution, child molestation, rape, fornication, adultery, bestiality, homosexuality, lesbianism, LGBTQ+, polyamory, foreign pagan lineage, incest, etc.),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to choose Judah called Barsabbas, and Silas, who were leaders of the congregation,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Messianic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(pornography, cultic prostitution, child molestation, rape, fornication, adultery, bestiality, homosexuality, lesbianism, LGBTQ+, polyamory, foreign pagan lineage, incest, etc.). If you keep yourselves from these, it shall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shalom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shalom.”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a house of assembly of the Jews.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house of assembly of the Jews.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said,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non-Jews.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{{field-off:Bible}}</w:t>
      </w:r>
    </w:p>
    <w:p w:rsidR="006C48C3" w:rsidRPr="003E1806" w:rsidRDefault="00E50994" w:rsidP="001618AF">
      <w:r>
        <w:t xml:space="preserve">[[@Bible:Act 18:9 ]][[18:9 &gt;&gt; Act 18:9]] {{field-on:Bible}}  Yeshua said to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said, “This man persuades people to worship Yehowah contrary to the law.” {{field-off:Bible}}</w:t>
      </w:r>
    </w:p>
    <w:p w:rsidR="006C48C3" w:rsidRPr="003E1806" w:rsidRDefault="00E50994" w:rsidP="001618AF">
      <w:r>
        <w:t xml:space="preserve">[[@Bible:Act 18:14 ]][[18:14 &gt;&gt; Act 18:14]] {{field-on:Bible}}  Yet when Paul was about to speak, Gallio said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Jerusalem congregation and then went down to Antioch.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said,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non-Jews.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non-Jews,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shall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lowliness of mind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non-Jews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shall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said: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shall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there are many thousands of believing (Messianic) Jews. They are all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we wrote and gave the instructions that they should keep themselves from things sacrificed to idols, from consuming blood (Lev. 17:10-14; Gen. 9:4; Deut. 12:23; Deut. 15:23), from what is suffocated, and from sexual immorality” (pornography, cultic prostitution, child molestation, rape, fornication, adultery, bestiality, homosexuality, lesbianism, LGBTQ+, polyamory, foreign pagan lineage, incest, etc.).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non-Jews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said,  {{field-off:Bible}}</w:t>
      </w:r>
    </w:p>
    <w:p w:rsidR="006C48C3" w:rsidRPr="003E1806" w:rsidRDefault="00E50994" w:rsidP="001618AF">
      <w:r>
        <w:t xml:space="preserve">[[@Bible:Act 22:3 ]][[22:3 &gt;&gt; Act 22:3]] {{field-on:Bible}}  “I am a Jew,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said to me, ‘I AM Yeshua the Nazarene,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said to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Messianic named Ananias,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shall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said, ‘Lord, they themselves know that I imprisoned and beat Messianics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said to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said to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shall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said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murder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said,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said,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said,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murdered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said,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death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shalom;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Nazarene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confidence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Nazarene.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Nazarene,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from Yehowah the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said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shall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said to the centurion and to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for a death penalty.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what Israel is confident about, that I am bound with this chain.” {{field-off:Bible}}</w:t>
      </w:r>
    </w:p>
    <w:p w:rsidR="006C48C3" w:rsidRPr="003E1806" w:rsidRDefault="00E50994" w:rsidP="001618AF">
      <w:r>
        <w:t xml:space="preserve">[[@Bible:Act 28:21 ]][[28:21 &gt;&gt; Act 28:21]] {{field-on:Bible}}  Then they said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shalom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non-Jews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non-Jew.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(homosexuality, lesbianism, LGBTQ+, polyamory, pornography, foreign pagan lineage, child molestation, fornication, adultery, bestiality, rape, incest, prostitution, etc.;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(homosexuality, lesbianism, LGBTQ+, polyamory, pornography, foreign pagan lineage, child molestation, fornication, adultery, bestiality, rape, incest, prostitution, etc.),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non-Jew.  {{field-off:Bible}}</w:t>
      </w:r>
    </w:p>
    <w:p w:rsidR="006C48C3" w:rsidRPr="003E1806" w:rsidRDefault="00E50994" w:rsidP="001618AF">
      <w:r>
        <w:t xml:space="preserve">[[@Bible:Rom 2:10 ]][[2:10 &gt;&gt; Rom 2:10]] {{field-on:Bible}}  But praise, honor, and shalom will come to everyone who practices good, to the Jew first, and also to the non-Jew.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(bestiality, homosexuality, lesbianism, LGBTQ+, polyamory, pornography, foreign pagan lineage, child molestation, rape, incest, fornication, prostitution, etc.)?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non-Jews,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(includes abortion).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shalom.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Yehowah of Jews only? Is he not also the Mighty One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confidence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confidence for the future.  {{field-off:Bible}}</w:t>
      </w:r>
    </w:p>
    <w:p w:rsidR="006C48C3" w:rsidRPr="003E1806" w:rsidRDefault="00E50994" w:rsidP="001618AF">
      <w:r>
        <w:t xml:space="preserve">[[@Bible:Rom 5:5 ]][[5:5 &gt;&gt; Rom 5:5]] {{field-on:Bible}}  This confidence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(still) enemies (of Yehowah),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the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Shall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Messianics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(child molestation, rape, incest, fornication, bestiality, homosexuality, lesbianism, LGBTQ+, polyamory, pornography, foreign pagan lineage, incest, prostitution, etc.).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shalom.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himself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confidence we were saved. But what we are confident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himself intercedes for us with inexpressible groans.  {{field-off:Bible}}</w:t>
      </w:r>
    </w:p>
    <w:p w:rsidR="006C48C3" w:rsidRPr="003E1806" w:rsidRDefault="00E50994" w:rsidP="001618AF">
      <w:r>
        <w:t xml:space="preserve">[[@Bible:Rom 8:27 ]][[8:27 &gt;&gt; Rom 8:27]] {{field-on:Bible}}  He who searches the hearts knows the mind of the Ruach, because 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shall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non-Jew. For the same Sovereign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shalom and glad tidings of good things” (Isa. 52:7)!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confidence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shalom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obedient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obey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(child molestation, rape, fornication, adultery, bestiality, homosexuality, lesbianism, LGBTQ+, polyamory, pornography, foreign pagan lineage, incest, prostitution, etc.),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shalom,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shalom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confidence.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confidence fill you with all joy and shalom for believing, so that you may abound in confidence by the power of Ruach ha’Kodesh.  {{field-off:Bible}}</w:t>
      </w:r>
    </w:p>
    <w:p w:rsidR="006C48C3" w:rsidRPr="003E1806" w:rsidRDefault="00E50994" w:rsidP="001618AF">
      <w:r>
        <w:t xml:space="preserve">[[@Bible:Rom 15:14 ]][[15:14 &gt;&gt; Rom 15:14]] {{field-on:Bible}}  I myself am also convinced about you, my brothers.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shalom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Messianic congregations greet you.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shalom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sanctified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shalom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non-Jews seek wisdom.  {{field-off:Bible}}</w:t>
      </w:r>
    </w:p>
    <w:p w:rsidR="006C48C3" w:rsidRPr="003E1806" w:rsidRDefault="00E50994" w:rsidP="001618AF">
      <w:r>
        <w:t xml:space="preserve">[[@Bible:1Co 1:23 ]][[1:23 &gt;&gt; 1Co 1:23]] {{field-on:Bible}}  But we preach Messiah crucified, a stumbling block to Jews and foolishness to non-Jews.  {{field-off:Bible}}</w:t>
      </w:r>
    </w:p>
    <w:p w:rsidR="006C48C3" w:rsidRPr="003E1806" w:rsidRDefault="00E50994" w:rsidP="001618AF">
      <w:r>
        <w:t xml:space="preserve">[[@Bible:1Co 1:24 ]][[1:24 &gt;&gt; 1Co 1:24]] {{field-on:Bible}}  But to those whom Yehowah has called, both Jews and non-Jews, we preach Messiah as the power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Shall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(fornication, incest, child molestation, rape, adultery, bestiality, homosexuality, lesbianism, LGBTQ+, polyamory, pornography, foreign pagan lineage, prostitution, etc.,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the unleavened bread of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(child molestation, rape, fornication, adultery, bestiality, homosexuality, lesbianism, LGBTQ+, polyamory, pornography, foreign pagan lineage, incest, prostitution, etc.),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disputes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(fornication, rape, child molestation, bestiality, lesbianism, LGBTQ+, polyamory, pornography, foreign pagan lineage, incest, prostitution, etc.;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(child molestation, rape, fornication, adultery, bestiality, homosexuality, lesbianism, LGBTQ+, polyamory, pornography, foreign pagan lineage, incest, prostitution, etc.).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Shall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(child molestation, rape, fornication, adultery, bestiality, homosexuality, lesbianism, LGBTQ+, polyamory, pornography, foreign pagan lineage, incest, prostitution, etc.).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(adultery, child molestation, rape, fornication, bestiality, homosexuality, lesbianism, LGBTQ+, polyamory, pornography, foreign pagan lineage, incest, prostitution, etc.),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In such cases, the brother or sister is not bound to their vows. Yehowah has called us to live in shalom.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(child molestation, rape, fornication, adultery, bestiality, homosexuality, lesbianism, LGBTQ+, polyamory, pornography, foreign pagan lineage, incest, prostitution, etc.),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the ethnicities,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non-Jews,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Messianic body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future confidence, and unconditional selfless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shalom.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Messianics will be made alive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and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shalom,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and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shalom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confidence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confidence,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(Mat. 13:44).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(Paradise).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said: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says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Sovereign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and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and sexual immorality and lustful indulgence that they practiced (child molestation, rape, fornication, adultery, bestiality, homosexuality, lesbianism, LGBTQ+, polyamory, pornography, foreign pagan lineage, incest, prostitution, etc.).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shalom.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{{field-off:Bible}}</w:t>
      </w:r>
    </w:p>
    <w:p w:rsidR="006C48C3" w:rsidRPr="003E1806" w:rsidRDefault="00E50994" w:rsidP="001618AF">
      <w:r>
        <w:t xml:space="preserve">[[@Bible:Gal 1:3 ]][[1:3 &gt;&gt; Gal 1:3]] {{field-on:Bible}}  Grace to you and shalom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Messianic Jews came from Jacob, Cephas was eating with the ethnicities. But when these Messianics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works outside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non-Jew,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and pagan months and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Midian)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Brothers,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(child molestation, rape, incest, fornication, bestiality, homosexuality, lesbianism, LGBTQ+, polyamory, pornography, foreign pagan lineage, incest, prostitution, etc.), impurity (Lev. 11; Deut. 14; 2 Cor. 6:17-18), lustfulness,  {{field-off:Bible}}</w:t>
      </w:r>
    </w:p>
    <w:p w:rsidR="006C48C3" w:rsidRPr="003E1806" w:rsidRDefault="00E50994" w:rsidP="001618AF">
      <w:r>
        <w:t xml:space="preserve">[[@Bible:Gal 5:20 ]][[5:20 &gt;&gt; Gal 5:20]] {{field-on:Bible}}  idolatry, sorcery, hostilities, strife, jealousy, outbursts of anger, rivalry, dissension, divisions,  {{field-off:Bible}}</w:t>
      </w:r>
    </w:p>
    <w:p w:rsidR="006C48C3" w:rsidRPr="003E1806" w:rsidRDefault="00E50994" w:rsidP="001618AF">
      <w:r>
        <w:t xml:space="preserve">[[@Bible:Gal 5:21 ]][[5:21 &gt;&gt; Gal 5:21]] {{field-on:Bible}}  envy, murders (includes abortion),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shalom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But the Messianics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Messianics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Messianics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shalom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shalom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and authority and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shalom.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shalom.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shalom to you who were far away and shalom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Heaven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and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and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shalom.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and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the heavens,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Messianic body.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man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(child molestation, rape, fornication, adultery, bestiality, homosexuality, lesbianism, LGBTQ+, polyamory, pornography, foreign pagan lineage, incest, prostitution, etc.)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and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Messianic slaves,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and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shalom.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helmet of salvation and the sword of the Ruach, which is the spoken word of Yehowah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about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Shalom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shalom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in chains.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Messianic good news, so that whether I come to see you or am absent, I may hear about you, that you are standing firm in one spirit,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in the name of Yeshua every knee should bend, the knees of those in Heaven and on earth and under the earth (Gen. 41:43).  {{field-off:Bible}}</w:t>
      </w:r>
    </w:p>
    <w:p w:rsidR="006C48C3" w:rsidRPr="003E1806" w:rsidRDefault="00E50994" w:rsidP="001618AF">
      <w:r>
        <w:t xml:space="preserve">[[@Bible:Phil 2:11 ]][[2:11 &gt;&gt; Phil 2:11]] {{field-on:Bible}}  And he did this, so that every tongue should confess that Yeshua Messiah is Sovereign,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and fellow worker and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Messianic work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Messianic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shalom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and received and heard and seen in me, do these things. And Yehowah of shalom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Messianic believers and faithful brethren and sistren who are at Colossae. May grace be to you, and shalom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confident expectation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Messianic servant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shalom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confident expectation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confidence of future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(shekinah)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Messianic body judge you (1 Cor. 5:12)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and humility and severity of the body. But they have no value against the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(child molestation, rape, fornication, adultery, bestiality, homosexuality, lesbianism, LGBTQ+, polyamory, pornography, foreign pagan lineage, incest, prostitution, etc.),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Jew or non-Jew,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lowliness,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shalom of Yehowah rule in your hearts. It was for this shalom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and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Messianic slave.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chains.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shalom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confidence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consecratedly,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and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confidence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Timothy, our brother and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in this Way walk,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certainty about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Messianics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the Lord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certainty of future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shalom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shalom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shalom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confidence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shalom himself give you shalom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confidence,  {{field-off:Bible}}</w:t>
      </w:r>
    </w:p>
    <w:p w:rsidR="006C48C3" w:rsidRPr="003E1806" w:rsidRDefault="00E50994" w:rsidP="001618AF">
      <w:r>
        <w:t xml:space="preserve">[[@Bible:1Ti 1:2 ]][[1:2 &gt;&gt; 1Ti 1:2]] {{field-on:Bible}}  to Timothy, a true son in the faith: grace, mercy, and shalom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(homosexuality, lesbians, bestiality, LGBTQ+, polyamory, pornography, foreign pagan lineage, fornicators, adulterers, rapists, child molesters, incestuous, prostitutes, etc.),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she will be saved through bearing children, if they continue in faith and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(weekly Torah portion) reading,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shall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shalom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and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chain.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shalom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In this way,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confidence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shalom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confidence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and genealogies and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shalom from Yehowah our Father and Lord Yeshua Messiah.  {{field-off:Bible}}</w:t>
      </w:r>
    </w:p>
    <w:p w:rsidR="006C48C3" w:rsidRPr="003E1806" w:rsidRDefault="00E50994" w:rsidP="001618AF">
      <w:r>
        <w:t xml:space="preserve">[[@Bible:Phm 1:4 ]][[1:4 &gt;&gt; Phm 1:4]] {{field-on:Bible}}  I always thank Yehowah.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in my chains.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in chains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says,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confidence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and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spoken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said,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confidence.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said,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confidence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Shalom.”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confidence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said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the heavens.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stated,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said, “See, the days are coming,” says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says Yehowah.  {{field-off:Bible}}</w:t>
      </w:r>
    </w:p>
    <w:p w:rsidR="006C48C3" w:rsidRPr="003E1806" w:rsidRDefault="00E50994" w:rsidP="001618AF">
      <w:r>
        <w:t xml:space="preserve">[[@Bible:Heb 8:10 ]][[8:10 &gt;&gt; Heb 8:10]] {{field-on:Bible}}  “For this is the covenant that I will make with the house of Israel after those days,” says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and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confident expectation,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some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a heavenly one.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fell down beneath themselves, after they had been circled around for seven days (Jos. 6).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the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shalom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(adultery, child molestation, rape, fornication, incest, lesbianism, homosexuality, bestiality, LGBTQ+, polyamory, pornography, foreign pagan lineage, prostitution, etc.)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said,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bed undefiled, for Yehowah will judge the sexually immoral people and adulterers (child molestation, rape, fornication, incest, lesbianism, homosexuality, bestiality, LGBTQ+, polyamory, pornography, foreign pagan lineage, prostitution, etc.).  {{field-off:Bible}}</w:t>
      </w:r>
    </w:p>
    <w:p w:rsidR="006C48C3" w:rsidRPr="003E1806" w:rsidRDefault="00E50994" w:rsidP="001618AF">
      <w:r>
        <w:t xml:space="preserve">[[@Bible:Heb 13:5 ]][[13:5 &gt;&gt; Heb 13:5]] {{field-on:Bible}}  Let your conduct be free from the love of money.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shalom,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in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shall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(child molestation, rape, fornication, bestiality, homosexuality, lesbianism, LGBTQ+, polyamory, pornography, foreign pagan lineage, incest, prostitution, etc.), but if you do commit murder (includes abortion),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shalom,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shalom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shalom increase.  {{field-off:Bible}}</w:t>
      </w:r>
    </w:p>
    <w:p w:rsidR="006C48C3" w:rsidRPr="003E1806" w:rsidRDefault="00E50994" w:rsidP="001618AF">
      <w:r>
        <w:t xml:space="preserve">[[@Bible:1Pe 1:3 ]][[1:3 &gt;&gt; 1Pe 1:3]] {{field-on:Bible}}  May Yehowah the Father of our Lord Yeshua Messiah be blessed. In his great mercy, he gave us a new birth for the confidence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set-apart, you too, be set-apart in your whole behavior.  {{field-off:Bible}}</w:t>
      </w:r>
    </w:p>
    <w:p w:rsidR="006C48C3" w:rsidRPr="003E1806" w:rsidRDefault="00E50994" w:rsidP="001618AF">
      <w:r>
        <w:t xml:space="preserve">[[@Bible:1Pe 1:16 ]][[1:16 &gt;&gt; 1Pe 1:16]] {{field-on:Bible}}  For it is written, “Be set apart, because I am set apart” (Lev. 11:44;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confidence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shalom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confidence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put to death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man is scarcely saved, how will the wicked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The congregation in Babylon, adherents chosen together with you, greets you. Also Mark, my son, greets you.  {{field-off:Bible}}</w:t>
      </w:r>
    </w:p>
    <w:p w:rsidR="006C48C3" w:rsidRPr="003E1806" w:rsidRDefault="00E50994" w:rsidP="001618AF">
      <w:r>
        <w:t xml:space="preserve">[[@Bible:1Pe 5:14 ]][[5:14 &gt;&gt; 1Pe 5:14]] {{field-on:Bible}}  Greet one another with a kiss of unconditional selfless love. May shalom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shalom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saying,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(fornication, bestiality, homosexuality, lesbianism, LGBTQ+, polyamory, pornography, child molestation, rape, foreign pagan lineage, incest, prostitution, etc.);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shalom.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says,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{{field-off:Bible}}</w:t>
      </w:r>
    </w:p>
    <w:p w:rsidR="006C48C3" w:rsidRPr="003E1806" w:rsidRDefault="00E50994" w:rsidP="001618AF">
      <w:r>
        <w:t xml:space="preserve">[[@Bible:1Jo 3:3 ]][[3:3 &gt;&gt; 1Jo 3:3]] {{field-on:Bible}}  Everyone who has this confidence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shalom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shalom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and shalom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(child molestation, rape, fornication, adultery, lesbianism, homosexuality, bestiality, LGBTQ+, polyamory, pornography, foreign pagan lineage, incest, prostitution, etc.).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(1 Enoch, Sec. I,1:9).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said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to the only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May grace be to you and shalom from the One who is, and who was, and who is to come (Exo. 3:14-15), and from the sevenfold Ruach who is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Sovereign”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and faith and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and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Sovereign Lord Yehowah who was, and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saying,  {{field-off:Bible}}</w:t>
      </w:r>
    </w:p>
    <w:p w:rsidR="006C48C3" w:rsidRPr="003E1806" w:rsidRDefault="00E50994" w:rsidP="001618AF">
      <w:r>
        <w:t xml:space="preserve">[[@Bible:Rev 4:11 ]][[4:11 &gt;&gt; Rev 4:11]] {{field-on:Bible}}  “Worthy are you, Yehowah, to receive the glory and the honor and the power! For you created all things, and by your will they exist and were created” (1 Enoch 46:1-6)!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and the four living creatures and among the elders. He looked as though he had been killed. He had seven horns and seven eyes; these are the sevenfold Ruach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and the living creatures and the elders. Their total number was multiplied thousands of millions.  {{field-off:Bible}}</w:t>
      </w:r>
    </w:p>
    <w:p w:rsidR="006C48C3" w:rsidRPr="003E1806" w:rsidRDefault="00E50994" w:rsidP="001618AF">
      <w:r>
        <w:t xml:space="preserve">[[@Bible:Rev 5:12 ]][[5:12 &gt;&gt; Rev 5:12]] {{field-on:Bible}}  They said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and on the earth and under the earth and on the sea, everything in them, exclaiming,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(satellites?)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and people,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and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said to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sorceries, their sexual immorality (child molestation, rape, fornication, adultery, bestiality, homosexuality, lesbianism, LGBTQ+, polyamory, pornography, foreign pagan lineage, incest, prostitution, etc.),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saying,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Sovereign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the sky: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the sky: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the sky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the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and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{{field-off:Bible}}</w:t>
      </w:r>
    </w:p>
    <w:p w:rsidR="006C48C3" w:rsidRPr="003E1806" w:rsidRDefault="00E50994" w:rsidP="001618AF">
      <w:r>
        <w:t xml:space="preserve">[[@Bible:Rev 13:17 ]][[13:17 &gt;&gt; Rev 13:17]] {{field-on:Bible}}  It was impossible for anyone to buy or sell, unless he had the mark (permit) or name of the beast,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and before the four living creatures and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Sovereign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Sovereign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Sovereign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and ethnicities.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(child molestation, rape, fornication, adultery, bestiality, homosexuality, lesbianism, LGBTQ+, polyamory, pornography, foreign pagan lineage, incest, prostitution, etc.)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(child molestation, rape, fornication, adultery, bestiality, homosexuality, lesbianism, LGBTQ+, polyamory, pornography, foreign pagan lineage, incest, prostitution, etc.).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Sovereign Lord Yehowah reigns!  {{field-off:Bible}}</w:t>
      </w:r>
    </w:p>
    <w:p w:rsidR="006C48C3" w:rsidRPr="003E1806" w:rsidRDefault="00E50994" w:rsidP="001618AF">
      <w:r>
        <w:t xml:space="preserve">[[@Bible:Rev 19:7 ]][[19:7 &gt;&gt; Rev 19:7]] {{field-on:Bible}}  Let us rejoice and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Sovereign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great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said, “Look! I make all things new.” He said, “Write this down, because these words are faithful and true.” {{field-off:Bible}}</w:t>
      </w:r>
    </w:p>
    <w:p w:rsidR="006C48C3" w:rsidRPr="003E1806" w:rsidRDefault="00E50994" w:rsidP="001618AF">
      <w:r>
        <w:t xml:space="preserve">[[@Bible:Rev 21:6 ]][[21:6 &gt;&gt; Rev 21:6]] {{field-on:Bible}}  He said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(child molestation, rape, fornication, adultery, bestiality, homosexuality, lesbianism, LGBTQ+, polyamory, pornography, foreign pagan lineage, incest, prostitution, etc.),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great and high mountain and showed me the great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great,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Sovereign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health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sorcerers, the sexually immoral (child molestation, rape, fornication, adultery, bestiality, homosexuality, lesbianism, LGBTQ+, polyamory, pornography, foreign pagan lineage, incest, prostitution, etc.),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