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younger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Mighty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Mighty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Mighty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Mighty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Mighty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Mighty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Sovereign,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Mighty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print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Sovereign,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Sovereign,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Sovereign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Sovereign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 Divine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the river, from Tiphsah even to Gaza, over all the kings on this side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Pharaohnechoh king of Egypt went up against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Pharaohnechoh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Pharaohnechoh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Pharaohnechoh.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Asnappar brought over, and set in the cities of Samaria, and the rest that are on this side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an aborted baby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Sovereign.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Sovereign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Sovereign.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Sovereign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Sovereign;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Sovereign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Sovereign,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Sovereign.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Sovereign,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Sovereign.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Sovereign,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Sovereign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Sovereign,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Sovereign shall be thy defense, and thou shalt have plenty of silver.  {{field-off:Bible}}</w:t>
      </w:r>
    </w:p>
    <w:p w:rsidR="006C48C3" w:rsidRPr="003E1806" w:rsidRDefault="00E50994" w:rsidP="001618AF">
      <w:r>
        <w:t xml:space="preserve">[[@Bible:Jb 22:26 ]][[22:26 &gt;&gt; Jb 22:26]] {{field-on:Bible}}  For then shalt thou have thy delight in the Sovereign,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Sovereign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Sovereign,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Sovereign,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Sovereign? will he always call upon the Almighty?  {{field-off:Bible}}</w:t>
      </w:r>
    </w:p>
    <w:p w:rsidR="006C48C3" w:rsidRPr="003E1806" w:rsidRDefault="00E50994" w:rsidP="001618AF">
      <w:r>
        <w:t xml:space="preserve">[[@Bible:Jb 27:11 ]][[27:11 &gt;&gt; Jb 27:11]] {{field-on:Bible}}  I will teach you by the hand of the Almighty: that which is with the Sovereign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Sovereign.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Sovereign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Sovereign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Sovereign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Sovereign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Sovereign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Sovereign,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Sovereign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Sovereign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Sovereign,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Sovereign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aborted baby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Sovereign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Sovereign.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Mighty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Mighty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aborted baby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Mighty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Sovereign.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Mighty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Mighty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Sovereign,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Mighty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Sovereign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scroll.  {{field-off:Bible}}</w:t>
      </w:r>
    </w:p>
    <w:p w:rsidR="006C48C3" w:rsidRPr="003E1806" w:rsidRDefault="00E50994" w:rsidP="001618AF">
      <w:r>
        <w:t xml:space="preserve">[[@Bible:Zec 5:2 ]][[5:2 &gt;&gt; Zec 5:2]] {{field-on:Bible}}  And he said unto me, What seest thou? And I answered, I see a flying scroll;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woman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women,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Urias;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said, He is a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Divine I AM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divine nature;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Sovereign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Divine I AM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Sovereign.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Sovereign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Sovereign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Sovereign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Sovereign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Sovereign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Har-Meggidon.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Sovereign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Sovereign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Sovereign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